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2E9" w:rsidRDefault="00F932E9" w:rsidP="00F932E9">
      <w:pPr>
        <w:pStyle w:val="ConsTitle"/>
        <w:widowControl/>
        <w:ind w:right="0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Дума Упоровского муниципального района</w:t>
      </w:r>
    </w:p>
    <w:p w:rsidR="00F932E9" w:rsidRDefault="00F932E9" w:rsidP="00F932E9">
      <w:pPr>
        <w:pStyle w:val="ConsTitle"/>
        <w:widowControl/>
        <w:pBdr>
          <w:top w:val="thinThickSmallGap" w:sz="24" w:space="1" w:color="auto"/>
        </w:pBdr>
        <w:ind w:right="0"/>
        <w:jc w:val="center"/>
        <w:rPr>
          <w:rFonts w:ascii="Times New Roman" w:hAnsi="Times New Roman" w:cs="Times New Roman"/>
          <w:b w:val="0"/>
          <w:bCs w:val="0"/>
          <w:sz w:val="32"/>
        </w:rPr>
      </w:pPr>
    </w:p>
    <w:p w:rsidR="00F932E9" w:rsidRPr="00E015D5" w:rsidRDefault="00F932E9" w:rsidP="00F932E9">
      <w:pPr>
        <w:pStyle w:val="ConsNormal"/>
        <w:ind w:right="0" w:firstLine="0"/>
        <w:jc w:val="center"/>
        <w:rPr>
          <w:rFonts w:ascii="Times New Roman" w:hAnsi="Times New Roman" w:cs="Times New Roman"/>
          <w:spacing w:val="40"/>
          <w:sz w:val="28"/>
          <w:szCs w:val="28"/>
        </w:rPr>
      </w:pPr>
      <w:r w:rsidRPr="00E015D5">
        <w:rPr>
          <w:rFonts w:ascii="Times New Roman" w:hAnsi="Times New Roman" w:cs="Times New Roman"/>
          <w:spacing w:val="40"/>
          <w:sz w:val="28"/>
          <w:szCs w:val="28"/>
        </w:rPr>
        <w:t>РЕШЕНИЕ</w:t>
      </w:r>
    </w:p>
    <w:p w:rsidR="00F932E9" w:rsidRDefault="00F932E9" w:rsidP="00F932E9"/>
    <w:p w:rsidR="00F932E9" w:rsidRDefault="00F932E9" w:rsidP="00F932E9"/>
    <w:p w:rsidR="00F932E9" w:rsidRDefault="0039795F" w:rsidP="00636B25">
      <w:pPr>
        <w:widowControl w:val="0"/>
        <w:autoSpaceDE w:val="0"/>
        <w:autoSpaceDN w:val="0"/>
        <w:adjustRightInd w:val="0"/>
        <w:spacing w:line="360" w:lineRule="auto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«</w:t>
      </w:r>
      <w:r w:rsidR="00770E27">
        <w:rPr>
          <w:rFonts w:cs="Arial"/>
          <w:sz w:val="26"/>
          <w:szCs w:val="26"/>
        </w:rPr>
        <w:t>10</w:t>
      </w:r>
      <w:r w:rsidR="00F932E9">
        <w:rPr>
          <w:rFonts w:cs="Arial"/>
          <w:sz w:val="26"/>
          <w:szCs w:val="26"/>
        </w:rPr>
        <w:t>»</w:t>
      </w:r>
      <w:r w:rsidR="00770E27">
        <w:rPr>
          <w:rFonts w:cs="Arial"/>
          <w:sz w:val="26"/>
          <w:szCs w:val="26"/>
        </w:rPr>
        <w:t xml:space="preserve"> июня</w:t>
      </w:r>
      <w:r w:rsidR="00636B25">
        <w:rPr>
          <w:rFonts w:cs="Arial"/>
          <w:sz w:val="26"/>
          <w:szCs w:val="26"/>
        </w:rPr>
        <w:t xml:space="preserve"> </w:t>
      </w:r>
      <w:r w:rsidR="00AD4B4C">
        <w:rPr>
          <w:rFonts w:cs="Arial"/>
          <w:sz w:val="26"/>
          <w:szCs w:val="26"/>
        </w:rPr>
        <w:t>201</w:t>
      </w:r>
      <w:r w:rsidR="007F4CBF">
        <w:rPr>
          <w:rFonts w:cs="Arial"/>
          <w:sz w:val="26"/>
          <w:szCs w:val="26"/>
        </w:rPr>
        <w:t>9</w:t>
      </w:r>
      <w:r w:rsidR="00841375">
        <w:rPr>
          <w:rFonts w:cs="Arial"/>
          <w:sz w:val="26"/>
          <w:szCs w:val="26"/>
        </w:rPr>
        <w:t xml:space="preserve"> </w:t>
      </w:r>
      <w:r w:rsidR="00F932E9">
        <w:rPr>
          <w:rFonts w:cs="Arial"/>
          <w:sz w:val="26"/>
          <w:szCs w:val="26"/>
        </w:rPr>
        <w:t xml:space="preserve">г.     </w:t>
      </w:r>
      <w:r w:rsidR="00636B25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 xml:space="preserve"> </w:t>
      </w:r>
      <w:r w:rsidR="00770E27">
        <w:rPr>
          <w:rFonts w:cs="Arial"/>
          <w:sz w:val="26"/>
          <w:szCs w:val="26"/>
        </w:rPr>
        <w:t xml:space="preserve">    </w:t>
      </w:r>
      <w:r>
        <w:rPr>
          <w:rFonts w:cs="Arial"/>
          <w:sz w:val="26"/>
          <w:szCs w:val="26"/>
        </w:rPr>
        <w:t xml:space="preserve"> </w:t>
      </w:r>
      <w:r w:rsidR="00CC0D91">
        <w:rPr>
          <w:rFonts w:cs="Arial"/>
          <w:sz w:val="26"/>
          <w:szCs w:val="26"/>
        </w:rPr>
        <w:t xml:space="preserve">     </w:t>
      </w:r>
      <w:r>
        <w:rPr>
          <w:rFonts w:cs="Arial"/>
          <w:sz w:val="26"/>
          <w:szCs w:val="26"/>
        </w:rPr>
        <w:t xml:space="preserve"> </w:t>
      </w:r>
      <w:r w:rsidR="00F932E9">
        <w:rPr>
          <w:rFonts w:cs="Arial"/>
          <w:sz w:val="26"/>
          <w:szCs w:val="26"/>
        </w:rPr>
        <w:t xml:space="preserve">с. Упорово                                       </w:t>
      </w:r>
      <w:r w:rsidR="00636B25">
        <w:rPr>
          <w:rFonts w:cs="Arial"/>
          <w:sz w:val="26"/>
          <w:szCs w:val="26"/>
        </w:rPr>
        <w:t xml:space="preserve">   </w:t>
      </w:r>
      <w:r w:rsidR="00770E27">
        <w:rPr>
          <w:rFonts w:cs="Arial"/>
          <w:sz w:val="26"/>
          <w:szCs w:val="26"/>
        </w:rPr>
        <w:t xml:space="preserve">  </w:t>
      </w:r>
      <w:bookmarkStart w:id="0" w:name="_GoBack"/>
      <w:bookmarkEnd w:id="0"/>
      <w:r w:rsidR="00636B25">
        <w:rPr>
          <w:rFonts w:cs="Arial"/>
          <w:sz w:val="26"/>
          <w:szCs w:val="26"/>
        </w:rPr>
        <w:t xml:space="preserve">   </w:t>
      </w:r>
      <w:r w:rsidR="00F932E9">
        <w:rPr>
          <w:rFonts w:cs="Arial"/>
          <w:sz w:val="26"/>
          <w:szCs w:val="26"/>
        </w:rPr>
        <w:t>№</w:t>
      </w:r>
      <w:r w:rsidR="00770E27">
        <w:rPr>
          <w:rFonts w:cs="Arial"/>
          <w:sz w:val="26"/>
          <w:szCs w:val="26"/>
        </w:rPr>
        <w:t>237</w:t>
      </w:r>
    </w:p>
    <w:p w:rsidR="00841375" w:rsidRPr="00FE2CA3" w:rsidRDefault="00841375" w:rsidP="00841375">
      <w:pPr>
        <w:widowControl w:val="0"/>
        <w:autoSpaceDE w:val="0"/>
        <w:autoSpaceDN w:val="0"/>
        <w:adjustRightInd w:val="0"/>
        <w:spacing w:line="360" w:lineRule="auto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О внесении изменений и дополнений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в решение Думы Упоровского</w:t>
      </w:r>
      <w:r w:rsidR="00AD4B4C">
        <w:rPr>
          <w:rFonts w:cs="Arial"/>
          <w:sz w:val="26"/>
          <w:szCs w:val="26"/>
        </w:rPr>
        <w:t xml:space="preserve"> </w:t>
      </w:r>
      <w:proofErr w:type="gramStart"/>
      <w:r w:rsidRPr="00F932E9">
        <w:rPr>
          <w:rFonts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района «О бюджете Упоровского муниципального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района на 201</w:t>
      </w:r>
      <w:r w:rsidR="007F4CBF">
        <w:rPr>
          <w:rFonts w:cs="Arial"/>
          <w:sz w:val="26"/>
          <w:szCs w:val="26"/>
        </w:rPr>
        <w:t>9</w:t>
      </w:r>
      <w:r w:rsidR="00841375">
        <w:rPr>
          <w:rFonts w:cs="Arial"/>
          <w:sz w:val="26"/>
          <w:szCs w:val="26"/>
        </w:rPr>
        <w:t xml:space="preserve"> год и на плановый период 20</w:t>
      </w:r>
      <w:r w:rsidR="007F4CBF">
        <w:rPr>
          <w:rFonts w:cs="Arial"/>
          <w:sz w:val="26"/>
          <w:szCs w:val="26"/>
        </w:rPr>
        <w:t>20</w:t>
      </w:r>
      <w:r w:rsidRPr="00F932E9">
        <w:rPr>
          <w:rFonts w:cs="Arial"/>
          <w:sz w:val="26"/>
          <w:szCs w:val="26"/>
        </w:rPr>
        <w:t xml:space="preserve">  </w:t>
      </w:r>
    </w:p>
    <w:p w:rsidR="00F932E9" w:rsidRPr="00F932E9" w:rsidRDefault="00841375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и 202</w:t>
      </w:r>
      <w:r w:rsidR="007F4CBF">
        <w:rPr>
          <w:rFonts w:cs="Arial"/>
          <w:sz w:val="26"/>
          <w:szCs w:val="26"/>
        </w:rPr>
        <w:t>1</w:t>
      </w:r>
      <w:r>
        <w:rPr>
          <w:rFonts w:cs="Arial"/>
          <w:sz w:val="26"/>
          <w:szCs w:val="26"/>
        </w:rPr>
        <w:t xml:space="preserve"> годов» от </w:t>
      </w:r>
      <w:r w:rsidR="007F4CBF">
        <w:rPr>
          <w:rFonts w:cs="Arial"/>
          <w:sz w:val="26"/>
          <w:szCs w:val="26"/>
        </w:rPr>
        <w:t>30</w:t>
      </w:r>
      <w:r>
        <w:rPr>
          <w:rFonts w:cs="Arial"/>
          <w:sz w:val="26"/>
          <w:szCs w:val="26"/>
        </w:rPr>
        <w:t>.1</w:t>
      </w:r>
      <w:r w:rsidR="007F4CBF">
        <w:rPr>
          <w:rFonts w:cs="Arial"/>
          <w:sz w:val="26"/>
          <w:szCs w:val="26"/>
        </w:rPr>
        <w:t>1</w:t>
      </w:r>
      <w:r w:rsidR="00F932E9" w:rsidRPr="00F932E9">
        <w:rPr>
          <w:rFonts w:cs="Arial"/>
          <w:sz w:val="26"/>
          <w:szCs w:val="26"/>
        </w:rPr>
        <w:t>.201</w:t>
      </w:r>
      <w:r w:rsidR="007F4CBF">
        <w:rPr>
          <w:rFonts w:cs="Arial"/>
          <w:sz w:val="26"/>
          <w:szCs w:val="26"/>
        </w:rPr>
        <w:t>8</w:t>
      </w:r>
      <w:r w:rsidR="00F932E9" w:rsidRPr="00F932E9">
        <w:rPr>
          <w:rFonts w:cs="Arial"/>
          <w:sz w:val="26"/>
          <w:szCs w:val="26"/>
        </w:rPr>
        <w:t xml:space="preserve"> года  № </w:t>
      </w:r>
      <w:r w:rsidR="007F4CBF">
        <w:rPr>
          <w:rFonts w:cs="Arial"/>
          <w:sz w:val="26"/>
          <w:szCs w:val="26"/>
        </w:rPr>
        <w:t>201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636B25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proofErr w:type="gramStart"/>
      <w:r w:rsidRPr="00F932E9">
        <w:rPr>
          <w:rFonts w:cs="Arial"/>
          <w:sz w:val="26"/>
          <w:szCs w:val="26"/>
        </w:rPr>
        <w:t xml:space="preserve">Рассмотрев представленные предложения о внесении изменений и дополнений в решение Думы Упоровского муниципального района № </w:t>
      </w:r>
      <w:r w:rsidR="007F4CBF">
        <w:rPr>
          <w:rFonts w:cs="Arial"/>
          <w:sz w:val="26"/>
          <w:szCs w:val="26"/>
        </w:rPr>
        <w:t>201 от 30</w:t>
      </w:r>
      <w:r w:rsidRPr="00F932E9">
        <w:rPr>
          <w:rFonts w:cs="Arial"/>
          <w:sz w:val="26"/>
          <w:szCs w:val="26"/>
        </w:rPr>
        <w:t xml:space="preserve"> </w:t>
      </w:r>
      <w:r w:rsidR="007F4CBF">
        <w:rPr>
          <w:rFonts w:cs="Arial"/>
          <w:sz w:val="26"/>
          <w:szCs w:val="26"/>
        </w:rPr>
        <w:t>ноября</w:t>
      </w:r>
      <w:r w:rsidRPr="00F932E9">
        <w:rPr>
          <w:rFonts w:cs="Arial"/>
          <w:sz w:val="26"/>
          <w:szCs w:val="26"/>
        </w:rPr>
        <w:t xml:space="preserve"> 201</w:t>
      </w:r>
      <w:r w:rsidR="007F4CBF">
        <w:rPr>
          <w:rFonts w:cs="Arial"/>
          <w:sz w:val="26"/>
          <w:szCs w:val="26"/>
        </w:rPr>
        <w:t>8</w:t>
      </w:r>
      <w:r w:rsidRPr="00F932E9">
        <w:rPr>
          <w:rFonts w:cs="Arial"/>
          <w:sz w:val="26"/>
          <w:szCs w:val="26"/>
        </w:rPr>
        <w:t xml:space="preserve"> года  «О бюджете Упоровского муниципального района на 201</w:t>
      </w:r>
      <w:r w:rsidR="007F4CBF">
        <w:rPr>
          <w:rFonts w:cs="Arial"/>
          <w:sz w:val="26"/>
          <w:szCs w:val="26"/>
        </w:rPr>
        <w:t>9 год и на плановый период 2020 и 2021</w:t>
      </w:r>
      <w:r w:rsidRPr="00F932E9">
        <w:rPr>
          <w:rFonts w:cs="Arial"/>
          <w:sz w:val="26"/>
          <w:szCs w:val="26"/>
        </w:rPr>
        <w:t xml:space="preserve"> годов», </w:t>
      </w:r>
      <w:r w:rsidR="00E57F70">
        <w:rPr>
          <w:rFonts w:cs="Arial"/>
          <w:sz w:val="26"/>
          <w:szCs w:val="26"/>
        </w:rPr>
        <w:t>с учетом внесенных изменений и дополнений решени</w:t>
      </w:r>
      <w:r w:rsidR="002C105A">
        <w:rPr>
          <w:rFonts w:cs="Arial"/>
          <w:sz w:val="26"/>
          <w:szCs w:val="26"/>
        </w:rPr>
        <w:t>ями</w:t>
      </w:r>
      <w:r w:rsidR="00E57F70">
        <w:rPr>
          <w:rFonts w:cs="Arial"/>
          <w:sz w:val="26"/>
          <w:szCs w:val="26"/>
        </w:rPr>
        <w:t xml:space="preserve"> Думы Упоровского муниципального района № 222 от 01 марта 2019 года,</w:t>
      </w:r>
      <w:r w:rsidR="002C105A">
        <w:rPr>
          <w:rFonts w:cs="Arial"/>
          <w:sz w:val="26"/>
          <w:szCs w:val="26"/>
        </w:rPr>
        <w:t xml:space="preserve"> № 231 от 29 апреля 2019 года,</w:t>
      </w:r>
      <w:r w:rsidR="00E57F70">
        <w:rPr>
          <w:rFonts w:cs="Arial"/>
          <w:sz w:val="26"/>
          <w:szCs w:val="26"/>
        </w:rPr>
        <w:t xml:space="preserve"> </w:t>
      </w:r>
      <w:r w:rsidRPr="00F932E9">
        <w:rPr>
          <w:rFonts w:cs="Arial"/>
          <w:sz w:val="26"/>
          <w:szCs w:val="26"/>
        </w:rPr>
        <w:t>Дума</w:t>
      </w:r>
      <w:proofErr w:type="gramEnd"/>
      <w:r w:rsidRPr="00F932E9">
        <w:rPr>
          <w:rFonts w:cs="Arial"/>
          <w:sz w:val="26"/>
          <w:szCs w:val="26"/>
        </w:rPr>
        <w:t xml:space="preserve"> Упоровского муниципального района решила:</w:t>
      </w:r>
    </w:p>
    <w:p w:rsidR="00F932E9" w:rsidRPr="00F932E9" w:rsidRDefault="00F932E9" w:rsidP="00636B25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636B25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 xml:space="preserve">1. </w:t>
      </w:r>
      <w:proofErr w:type="gramStart"/>
      <w:r w:rsidRPr="00F932E9">
        <w:rPr>
          <w:rFonts w:cs="Arial"/>
          <w:sz w:val="26"/>
          <w:szCs w:val="26"/>
        </w:rPr>
        <w:t>Утвердить внесенные изменения и дополнения в решение Думы Упоро</w:t>
      </w:r>
      <w:r w:rsidR="00841375">
        <w:rPr>
          <w:rFonts w:cs="Arial"/>
          <w:sz w:val="26"/>
          <w:szCs w:val="26"/>
        </w:rPr>
        <w:t xml:space="preserve">вского муниципального района № </w:t>
      </w:r>
      <w:r w:rsidR="007F4CBF">
        <w:rPr>
          <w:rFonts w:cs="Arial"/>
          <w:sz w:val="26"/>
          <w:szCs w:val="26"/>
        </w:rPr>
        <w:t>201</w:t>
      </w:r>
      <w:r w:rsidR="00841375">
        <w:rPr>
          <w:rFonts w:cs="Arial"/>
          <w:sz w:val="26"/>
          <w:szCs w:val="26"/>
        </w:rPr>
        <w:t xml:space="preserve"> от </w:t>
      </w:r>
      <w:r w:rsidR="007F4CBF">
        <w:rPr>
          <w:rFonts w:cs="Arial"/>
          <w:sz w:val="26"/>
          <w:szCs w:val="26"/>
        </w:rPr>
        <w:t>30</w:t>
      </w:r>
      <w:r w:rsidRPr="00F932E9">
        <w:rPr>
          <w:rFonts w:cs="Arial"/>
          <w:sz w:val="26"/>
          <w:szCs w:val="26"/>
        </w:rPr>
        <w:t xml:space="preserve"> </w:t>
      </w:r>
      <w:r w:rsidR="007F4CBF">
        <w:rPr>
          <w:rFonts w:cs="Arial"/>
          <w:sz w:val="26"/>
          <w:szCs w:val="26"/>
        </w:rPr>
        <w:t>ноября</w:t>
      </w:r>
      <w:r w:rsidRPr="00F932E9">
        <w:rPr>
          <w:rFonts w:cs="Arial"/>
          <w:sz w:val="26"/>
          <w:szCs w:val="26"/>
        </w:rPr>
        <w:t xml:space="preserve"> 201</w:t>
      </w:r>
      <w:r w:rsidR="007F4CBF">
        <w:rPr>
          <w:rFonts w:cs="Arial"/>
          <w:sz w:val="26"/>
          <w:szCs w:val="26"/>
        </w:rPr>
        <w:t>8</w:t>
      </w:r>
      <w:r w:rsidRPr="00F932E9">
        <w:rPr>
          <w:rFonts w:cs="Arial"/>
          <w:sz w:val="26"/>
          <w:szCs w:val="26"/>
        </w:rPr>
        <w:t xml:space="preserve"> года «О бюджете Упоровского муниципального района на 201</w:t>
      </w:r>
      <w:r w:rsidR="007F4CBF">
        <w:rPr>
          <w:rFonts w:cs="Arial"/>
          <w:sz w:val="26"/>
          <w:szCs w:val="26"/>
        </w:rPr>
        <w:t>9</w:t>
      </w:r>
      <w:r w:rsidRPr="00F932E9">
        <w:rPr>
          <w:rFonts w:cs="Arial"/>
          <w:sz w:val="26"/>
          <w:szCs w:val="26"/>
        </w:rPr>
        <w:t xml:space="preserve"> год и на пла</w:t>
      </w:r>
      <w:r w:rsidR="00760A06">
        <w:rPr>
          <w:rFonts w:cs="Arial"/>
          <w:sz w:val="26"/>
          <w:szCs w:val="26"/>
        </w:rPr>
        <w:t>новый период 20</w:t>
      </w:r>
      <w:r w:rsidR="007F4CBF">
        <w:rPr>
          <w:rFonts w:cs="Arial"/>
          <w:sz w:val="26"/>
          <w:szCs w:val="26"/>
        </w:rPr>
        <w:t>20</w:t>
      </w:r>
      <w:r w:rsidR="00760A06">
        <w:rPr>
          <w:rFonts w:cs="Arial"/>
          <w:sz w:val="26"/>
          <w:szCs w:val="26"/>
        </w:rPr>
        <w:t xml:space="preserve"> и 20</w:t>
      </w:r>
      <w:r w:rsidR="00841375">
        <w:rPr>
          <w:rFonts w:cs="Arial"/>
          <w:sz w:val="26"/>
          <w:szCs w:val="26"/>
        </w:rPr>
        <w:t>2</w:t>
      </w:r>
      <w:r w:rsidR="007F4CBF">
        <w:rPr>
          <w:rFonts w:cs="Arial"/>
          <w:sz w:val="26"/>
          <w:szCs w:val="26"/>
        </w:rPr>
        <w:t>1</w:t>
      </w:r>
      <w:r w:rsidR="00760A06">
        <w:rPr>
          <w:rFonts w:cs="Arial"/>
          <w:sz w:val="26"/>
          <w:szCs w:val="26"/>
        </w:rPr>
        <w:t xml:space="preserve"> годов»</w:t>
      </w:r>
      <w:r w:rsidR="00B41F88">
        <w:rPr>
          <w:rFonts w:cs="Arial"/>
          <w:sz w:val="26"/>
          <w:szCs w:val="26"/>
        </w:rPr>
        <w:t xml:space="preserve">, </w:t>
      </w:r>
      <w:r w:rsidR="00E57F70">
        <w:rPr>
          <w:rFonts w:cs="Arial"/>
          <w:sz w:val="26"/>
          <w:szCs w:val="26"/>
        </w:rPr>
        <w:t>с учетом внесенны</w:t>
      </w:r>
      <w:r w:rsidR="002C105A">
        <w:rPr>
          <w:rFonts w:cs="Arial"/>
          <w:sz w:val="26"/>
          <w:szCs w:val="26"/>
        </w:rPr>
        <w:t>х изменений и дополнений решениями</w:t>
      </w:r>
      <w:r w:rsidR="00E57F70">
        <w:rPr>
          <w:rFonts w:cs="Arial"/>
          <w:sz w:val="26"/>
          <w:szCs w:val="26"/>
        </w:rPr>
        <w:t xml:space="preserve"> Думы Упоровского муниципального района № 222 от 01 марта 2019 года, </w:t>
      </w:r>
      <w:r w:rsidR="002C105A">
        <w:rPr>
          <w:rFonts w:cs="Arial"/>
          <w:sz w:val="26"/>
          <w:szCs w:val="26"/>
        </w:rPr>
        <w:t xml:space="preserve">№ 231 от 29 апреля 2019 года, </w:t>
      </w:r>
      <w:r w:rsidRPr="00F932E9">
        <w:rPr>
          <w:rFonts w:cs="Arial"/>
          <w:sz w:val="26"/>
          <w:szCs w:val="26"/>
        </w:rPr>
        <w:t>согласно приложению № 1.</w:t>
      </w:r>
      <w:proofErr w:type="gramEnd"/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2. Опубликовать данное решение в газете «Знамя правды».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708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rPr>
          <w:rFonts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Председатель Думы                                                                 Н.А. Ершова</w:t>
      </w: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rPr>
          <w:rFonts w:cs="Arial"/>
          <w:sz w:val="26"/>
          <w:szCs w:val="26"/>
        </w:rPr>
      </w:pP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Согласовано:</w:t>
      </w: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Глава Упоровского</w:t>
      </w:r>
      <w:r w:rsidR="00D57A94">
        <w:rPr>
          <w:rFonts w:cs="Arial"/>
          <w:sz w:val="26"/>
          <w:szCs w:val="26"/>
        </w:rPr>
        <w:t xml:space="preserve"> </w:t>
      </w:r>
      <w:proofErr w:type="gramStart"/>
      <w:r w:rsidRPr="00F932E9">
        <w:rPr>
          <w:rFonts w:cs="Arial"/>
          <w:sz w:val="26"/>
          <w:szCs w:val="26"/>
        </w:rPr>
        <w:t>муниципального</w:t>
      </w:r>
      <w:proofErr w:type="gramEnd"/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района</w:t>
      </w:r>
    </w:p>
    <w:p w:rsidR="00F932E9" w:rsidRPr="00F932E9" w:rsidRDefault="00F932E9" w:rsidP="00F932E9">
      <w:pPr>
        <w:ind w:firstLine="540"/>
        <w:rPr>
          <w:rFonts w:cs="Arial"/>
          <w:sz w:val="26"/>
          <w:szCs w:val="26"/>
        </w:rPr>
      </w:pPr>
      <w:r w:rsidRPr="00F932E9">
        <w:rPr>
          <w:rFonts w:cs="Arial"/>
          <w:sz w:val="26"/>
          <w:szCs w:val="26"/>
        </w:rPr>
        <w:t>_______________ Л.Н. Сауков</w:t>
      </w: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cs="Arial"/>
          <w:sz w:val="26"/>
          <w:szCs w:val="26"/>
        </w:rPr>
      </w:pPr>
    </w:p>
    <w:p w:rsidR="00F932E9" w:rsidRP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cs="Arial"/>
          <w:sz w:val="26"/>
          <w:szCs w:val="26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Default="00F932E9" w:rsidP="00F932E9">
      <w:pPr>
        <w:widowControl w:val="0"/>
        <w:autoSpaceDE w:val="0"/>
        <w:autoSpaceDN w:val="0"/>
        <w:adjustRightInd w:val="0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932E9" w:rsidRPr="009553D6" w:rsidRDefault="00F932E9" w:rsidP="009553D6">
      <w:pPr>
        <w:widowControl w:val="0"/>
        <w:autoSpaceDE w:val="0"/>
        <w:autoSpaceDN w:val="0"/>
        <w:adjustRightInd w:val="0"/>
        <w:ind w:firstLine="539"/>
        <w:jc w:val="right"/>
      </w:pPr>
      <w:r w:rsidRPr="009553D6">
        <w:lastRenderedPageBreak/>
        <w:t xml:space="preserve">Приложение № 1 </w:t>
      </w:r>
    </w:p>
    <w:p w:rsidR="00F932E9" w:rsidRPr="009553D6" w:rsidRDefault="00F932E9" w:rsidP="009553D6">
      <w:pPr>
        <w:widowControl w:val="0"/>
        <w:autoSpaceDE w:val="0"/>
        <w:autoSpaceDN w:val="0"/>
        <w:adjustRightInd w:val="0"/>
        <w:ind w:firstLine="539"/>
        <w:jc w:val="right"/>
      </w:pPr>
      <w:r w:rsidRPr="009553D6">
        <w:t>к решению Думы Упоровского</w:t>
      </w:r>
    </w:p>
    <w:p w:rsidR="00F932E9" w:rsidRPr="009553D6" w:rsidRDefault="00F932E9" w:rsidP="009553D6">
      <w:pPr>
        <w:widowControl w:val="0"/>
        <w:autoSpaceDE w:val="0"/>
        <w:autoSpaceDN w:val="0"/>
        <w:adjustRightInd w:val="0"/>
        <w:ind w:firstLine="539"/>
        <w:jc w:val="right"/>
      </w:pPr>
      <w:r w:rsidRPr="009553D6">
        <w:t xml:space="preserve">муниципального района «О внесении </w:t>
      </w:r>
    </w:p>
    <w:p w:rsidR="00F932E9" w:rsidRPr="009553D6" w:rsidRDefault="00F932E9" w:rsidP="009553D6">
      <w:pPr>
        <w:widowControl w:val="0"/>
        <w:autoSpaceDE w:val="0"/>
        <w:autoSpaceDN w:val="0"/>
        <w:adjustRightInd w:val="0"/>
        <w:ind w:firstLine="539"/>
        <w:jc w:val="right"/>
      </w:pPr>
      <w:r w:rsidRPr="009553D6">
        <w:t xml:space="preserve">изменений и дополнений в решение </w:t>
      </w:r>
    </w:p>
    <w:p w:rsidR="00F932E9" w:rsidRPr="009553D6" w:rsidRDefault="00F932E9" w:rsidP="009553D6">
      <w:pPr>
        <w:widowControl w:val="0"/>
        <w:autoSpaceDE w:val="0"/>
        <w:autoSpaceDN w:val="0"/>
        <w:adjustRightInd w:val="0"/>
        <w:ind w:firstLine="539"/>
        <w:jc w:val="right"/>
      </w:pPr>
      <w:r w:rsidRPr="009553D6">
        <w:t>Думы Упоровского</w:t>
      </w:r>
      <w:r w:rsidR="008942F8" w:rsidRPr="009553D6">
        <w:t xml:space="preserve"> </w:t>
      </w:r>
      <w:proofErr w:type="gramStart"/>
      <w:r w:rsidRPr="009553D6">
        <w:t>муниципального</w:t>
      </w:r>
      <w:proofErr w:type="gramEnd"/>
    </w:p>
    <w:p w:rsidR="00F932E9" w:rsidRPr="009553D6" w:rsidRDefault="00F932E9" w:rsidP="009553D6">
      <w:pPr>
        <w:widowControl w:val="0"/>
        <w:autoSpaceDE w:val="0"/>
        <w:autoSpaceDN w:val="0"/>
        <w:adjustRightInd w:val="0"/>
        <w:ind w:firstLine="539"/>
        <w:jc w:val="right"/>
      </w:pPr>
      <w:r w:rsidRPr="009553D6">
        <w:t xml:space="preserve"> района «О бюджете  Упоровского</w:t>
      </w:r>
    </w:p>
    <w:p w:rsidR="00F932E9" w:rsidRPr="009553D6" w:rsidRDefault="00F932E9" w:rsidP="009553D6">
      <w:pPr>
        <w:widowControl w:val="0"/>
        <w:autoSpaceDE w:val="0"/>
        <w:autoSpaceDN w:val="0"/>
        <w:adjustRightInd w:val="0"/>
        <w:ind w:firstLine="539"/>
        <w:jc w:val="right"/>
      </w:pPr>
      <w:r w:rsidRPr="009553D6">
        <w:t xml:space="preserve"> муниципального района на 201</w:t>
      </w:r>
      <w:r w:rsidR="007E46BE" w:rsidRPr="009553D6">
        <w:t>9</w:t>
      </w:r>
      <w:r w:rsidRPr="009553D6">
        <w:t xml:space="preserve"> год </w:t>
      </w:r>
    </w:p>
    <w:p w:rsidR="00F932E9" w:rsidRPr="009553D6" w:rsidRDefault="007E46BE" w:rsidP="009553D6">
      <w:pPr>
        <w:widowControl w:val="0"/>
        <w:autoSpaceDE w:val="0"/>
        <w:autoSpaceDN w:val="0"/>
        <w:adjustRightInd w:val="0"/>
        <w:ind w:firstLine="539"/>
        <w:jc w:val="right"/>
      </w:pPr>
      <w:r w:rsidRPr="009553D6">
        <w:t>и на плановый период 2020</w:t>
      </w:r>
      <w:r w:rsidR="00841375" w:rsidRPr="009553D6">
        <w:t xml:space="preserve"> и 202</w:t>
      </w:r>
      <w:r w:rsidRPr="009553D6">
        <w:t>1</w:t>
      </w:r>
      <w:r w:rsidR="00F932E9" w:rsidRPr="009553D6">
        <w:t xml:space="preserve"> годов»</w:t>
      </w:r>
    </w:p>
    <w:p w:rsidR="00F932E9" w:rsidRPr="009553D6" w:rsidRDefault="007E46BE" w:rsidP="009553D6">
      <w:pPr>
        <w:widowControl w:val="0"/>
        <w:autoSpaceDE w:val="0"/>
        <w:autoSpaceDN w:val="0"/>
        <w:adjustRightInd w:val="0"/>
        <w:ind w:firstLine="539"/>
        <w:jc w:val="right"/>
      </w:pPr>
      <w:r w:rsidRPr="009553D6">
        <w:t>от 30</w:t>
      </w:r>
      <w:r w:rsidR="00F932E9" w:rsidRPr="009553D6">
        <w:t>.1</w:t>
      </w:r>
      <w:r w:rsidRPr="009553D6">
        <w:t>1</w:t>
      </w:r>
      <w:r w:rsidR="00F932E9" w:rsidRPr="009553D6">
        <w:t>.201</w:t>
      </w:r>
      <w:r w:rsidRPr="009553D6">
        <w:t>8</w:t>
      </w:r>
      <w:r w:rsidR="00F932E9" w:rsidRPr="009553D6">
        <w:t xml:space="preserve"> г. № </w:t>
      </w:r>
      <w:r w:rsidRPr="009553D6">
        <w:t>201</w:t>
      </w:r>
      <w:r w:rsidR="00A27AA8" w:rsidRPr="009553D6">
        <w:t>»</w:t>
      </w:r>
    </w:p>
    <w:p w:rsidR="00F932E9" w:rsidRPr="009553D6" w:rsidRDefault="00F932E9" w:rsidP="009553D6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ind w:firstLine="539"/>
      </w:pPr>
    </w:p>
    <w:p w:rsidR="00F932E9" w:rsidRPr="009553D6" w:rsidRDefault="00F932E9" w:rsidP="009553D6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ind w:firstLine="539"/>
      </w:pPr>
      <w:proofErr w:type="gramStart"/>
      <w:r w:rsidRPr="009553D6">
        <w:t xml:space="preserve">Внести в решение Думы Упоровского муниципального района № </w:t>
      </w:r>
      <w:r w:rsidR="007E46BE" w:rsidRPr="009553D6">
        <w:t>201</w:t>
      </w:r>
      <w:r w:rsidRPr="009553D6">
        <w:t xml:space="preserve"> от </w:t>
      </w:r>
      <w:r w:rsidR="007E46BE" w:rsidRPr="009553D6">
        <w:t>30</w:t>
      </w:r>
      <w:r w:rsidR="00841375" w:rsidRPr="009553D6">
        <w:t xml:space="preserve"> </w:t>
      </w:r>
      <w:r w:rsidR="007E46BE" w:rsidRPr="009553D6">
        <w:t>ноября</w:t>
      </w:r>
      <w:r w:rsidRPr="009553D6">
        <w:t xml:space="preserve"> 201</w:t>
      </w:r>
      <w:r w:rsidR="007E46BE" w:rsidRPr="009553D6">
        <w:t>8</w:t>
      </w:r>
      <w:r w:rsidRPr="009553D6">
        <w:t xml:space="preserve"> года «О бюджете Упоровского муниципального района на 201</w:t>
      </w:r>
      <w:r w:rsidR="007E46BE" w:rsidRPr="009553D6">
        <w:t>9 год и на плановый период 2020</w:t>
      </w:r>
      <w:r w:rsidR="00841375" w:rsidRPr="009553D6">
        <w:t xml:space="preserve"> и 202</w:t>
      </w:r>
      <w:r w:rsidR="007E46BE" w:rsidRPr="009553D6">
        <w:t>1</w:t>
      </w:r>
      <w:r w:rsidR="00760A06" w:rsidRPr="009553D6">
        <w:t xml:space="preserve"> годов»</w:t>
      </w:r>
      <w:r w:rsidR="00B41F88" w:rsidRPr="009553D6">
        <w:t xml:space="preserve">, </w:t>
      </w:r>
      <w:r w:rsidR="00D23BAA" w:rsidRPr="009553D6">
        <w:t>с учетом внесенны</w:t>
      </w:r>
      <w:r w:rsidR="002C105A" w:rsidRPr="009553D6">
        <w:t>х изменений и дополнений решениями</w:t>
      </w:r>
      <w:r w:rsidR="00D23BAA" w:rsidRPr="009553D6">
        <w:t xml:space="preserve"> Думы Упоровского муниципального района № </w:t>
      </w:r>
      <w:r w:rsidR="002C105A" w:rsidRPr="009553D6">
        <w:t>2</w:t>
      </w:r>
      <w:r w:rsidR="00D23BAA" w:rsidRPr="009553D6">
        <w:t xml:space="preserve">22 от 01 марта 2019 года, </w:t>
      </w:r>
      <w:r w:rsidR="002C105A" w:rsidRPr="009553D6">
        <w:t xml:space="preserve">№ 231 от 29 апреля 2019 года, </w:t>
      </w:r>
      <w:r w:rsidRPr="009553D6">
        <w:t>следующие изменения и дополнения:</w:t>
      </w:r>
      <w:proofErr w:type="gramEnd"/>
    </w:p>
    <w:p w:rsidR="006573A9" w:rsidRPr="009553D6" w:rsidRDefault="00F932E9" w:rsidP="009553D6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ind w:firstLine="539"/>
      </w:pPr>
      <w:r w:rsidRPr="009553D6">
        <w:t xml:space="preserve">1. </w:t>
      </w:r>
      <w:r w:rsidR="006573A9" w:rsidRPr="009553D6">
        <w:t>В пункте 1 статьи 1:</w:t>
      </w:r>
    </w:p>
    <w:p w:rsidR="006573A9" w:rsidRPr="009553D6" w:rsidRDefault="006573A9" w:rsidP="009553D6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ind w:firstLine="539"/>
      </w:pPr>
      <w:r w:rsidRPr="009553D6">
        <w:t xml:space="preserve">    а) в подпункте 1 цифры «</w:t>
      </w:r>
      <w:r w:rsidR="00D25023" w:rsidRPr="009553D6">
        <w:t>841804</w:t>
      </w:r>
      <w:r w:rsidR="00BD2440" w:rsidRPr="009553D6">
        <w:t>» заменить цифрами «</w:t>
      </w:r>
      <w:r w:rsidR="00BA72CF" w:rsidRPr="009553D6">
        <w:t>84</w:t>
      </w:r>
      <w:r w:rsidR="00D25023" w:rsidRPr="009553D6">
        <w:t>8</w:t>
      </w:r>
      <w:r w:rsidR="000B12C7" w:rsidRPr="009553D6">
        <w:t>59</w:t>
      </w:r>
      <w:r w:rsidR="00D25023" w:rsidRPr="009553D6">
        <w:t>7</w:t>
      </w:r>
      <w:r w:rsidR="00D36821" w:rsidRPr="009553D6">
        <w:t>»;</w:t>
      </w:r>
    </w:p>
    <w:p w:rsidR="00D36821" w:rsidRPr="009553D6" w:rsidRDefault="00D36821" w:rsidP="009553D6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ind w:firstLine="539"/>
      </w:pPr>
      <w:r w:rsidRPr="009553D6">
        <w:t xml:space="preserve">    б) в подпункте 2 цифры «</w:t>
      </w:r>
      <w:r w:rsidR="00BA72CF" w:rsidRPr="009553D6">
        <w:t>8</w:t>
      </w:r>
      <w:r w:rsidR="00D25023" w:rsidRPr="009553D6">
        <w:t>88278</w:t>
      </w:r>
      <w:r w:rsidRPr="009553D6">
        <w:t>» заменить цифрами «</w:t>
      </w:r>
      <w:r w:rsidR="00934777" w:rsidRPr="009553D6">
        <w:t>8</w:t>
      </w:r>
      <w:r w:rsidR="00487054" w:rsidRPr="009553D6">
        <w:t>9</w:t>
      </w:r>
      <w:r w:rsidR="000B12C7" w:rsidRPr="009553D6">
        <w:t>6940</w:t>
      </w:r>
      <w:r w:rsidR="009F2E14" w:rsidRPr="009553D6">
        <w:t>»</w:t>
      </w:r>
      <w:r w:rsidR="000C64C7" w:rsidRPr="009553D6">
        <w:t>;</w:t>
      </w:r>
    </w:p>
    <w:p w:rsidR="000C64C7" w:rsidRPr="009553D6" w:rsidRDefault="00CA647A" w:rsidP="009553D6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ind w:firstLine="539"/>
      </w:pPr>
      <w:r w:rsidRPr="009553D6">
        <w:t xml:space="preserve">    в) в подпункте 5 цифр</w:t>
      </w:r>
      <w:r w:rsidR="003A002B" w:rsidRPr="009553D6">
        <w:t>ы</w:t>
      </w:r>
      <w:r w:rsidRPr="009553D6">
        <w:t xml:space="preserve"> «</w:t>
      </w:r>
      <w:r w:rsidR="00D25023" w:rsidRPr="009553D6">
        <w:t>46474</w:t>
      </w:r>
      <w:r w:rsidRPr="009553D6">
        <w:t>» заменить цифр</w:t>
      </w:r>
      <w:r w:rsidR="004940FB" w:rsidRPr="009553D6">
        <w:t>ами</w:t>
      </w:r>
      <w:r w:rsidRPr="009553D6">
        <w:t xml:space="preserve"> «</w:t>
      </w:r>
      <w:r w:rsidR="00487054" w:rsidRPr="009553D6">
        <w:t>4</w:t>
      </w:r>
      <w:r w:rsidR="000B12C7" w:rsidRPr="009553D6">
        <w:t>8343</w:t>
      </w:r>
      <w:r w:rsidRPr="009553D6">
        <w:t>».</w:t>
      </w:r>
    </w:p>
    <w:p w:rsidR="00E96268" w:rsidRPr="009553D6" w:rsidRDefault="00063D0D" w:rsidP="009553D6">
      <w:pPr>
        <w:widowControl w:val="0"/>
        <w:tabs>
          <w:tab w:val="left" w:pos="0"/>
          <w:tab w:val="left" w:pos="5840"/>
        </w:tabs>
        <w:autoSpaceDE w:val="0"/>
        <w:autoSpaceDN w:val="0"/>
        <w:adjustRightInd w:val="0"/>
        <w:ind w:firstLine="539"/>
      </w:pPr>
      <w:r w:rsidRPr="009553D6">
        <w:t>2.</w:t>
      </w:r>
      <w:r w:rsidR="002C4211" w:rsidRPr="009553D6">
        <w:t xml:space="preserve"> </w:t>
      </w:r>
      <w:r w:rsidR="00E96268" w:rsidRPr="009553D6">
        <w:t>Приложение № 1 изложить в следующей редакции:</w:t>
      </w:r>
    </w:p>
    <w:tbl>
      <w:tblPr>
        <w:tblW w:w="1010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3685"/>
        <w:gridCol w:w="1418"/>
        <w:gridCol w:w="21"/>
      </w:tblGrid>
      <w:tr w:rsidR="00D25023" w:rsidRPr="00953812" w:rsidTr="008E654A">
        <w:trPr>
          <w:gridAfter w:val="1"/>
          <w:wAfter w:w="21" w:type="dxa"/>
          <w:trHeight w:val="66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5023" w:rsidRPr="00953812" w:rsidRDefault="00D25023" w:rsidP="009553D6">
            <w:pPr>
              <w:pStyle w:val="Table0"/>
            </w:pPr>
            <w:r w:rsidRPr="00953812">
              <w:t>Источники финансирования дефицита бюджета Упоровского муниципального района на 2019 год</w:t>
            </w:r>
          </w:p>
        </w:tc>
      </w:tr>
      <w:tr w:rsidR="00D25023" w:rsidRPr="00953812" w:rsidTr="008E654A">
        <w:trPr>
          <w:gridAfter w:val="1"/>
          <w:wAfter w:w="21" w:type="dxa"/>
          <w:trHeight w:val="225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5023" w:rsidRPr="00953812" w:rsidRDefault="00D25023" w:rsidP="009553D6">
            <w:pPr>
              <w:pStyle w:val="Table0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5023" w:rsidRPr="00953812" w:rsidRDefault="00D25023" w:rsidP="009553D6">
            <w:pPr>
              <w:pStyle w:val="Table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5023" w:rsidRPr="00953812" w:rsidRDefault="00D25023" w:rsidP="009553D6">
            <w:pPr>
              <w:pStyle w:val="Table"/>
            </w:pPr>
          </w:p>
        </w:tc>
      </w:tr>
      <w:tr w:rsidR="00D25023" w:rsidRPr="00953812" w:rsidTr="008E654A">
        <w:trPr>
          <w:gridAfter w:val="1"/>
          <w:wAfter w:w="21" w:type="dxa"/>
          <w:trHeight w:val="26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023" w:rsidRPr="00953812" w:rsidRDefault="00D25023" w:rsidP="009553D6">
            <w:pPr>
              <w:pStyle w:val="Table"/>
            </w:pPr>
            <w:r w:rsidRPr="00953812">
              <w:t>Наименование источника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023" w:rsidRPr="00953812" w:rsidRDefault="00D25023" w:rsidP="009553D6">
            <w:pPr>
              <w:pStyle w:val="Table"/>
            </w:pPr>
            <w:r w:rsidRPr="00953812"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023" w:rsidRPr="00953812" w:rsidRDefault="00D25023" w:rsidP="009553D6">
            <w:pPr>
              <w:pStyle w:val="Table"/>
            </w:pPr>
            <w:r w:rsidRPr="00953812">
              <w:t>Сумма,         тыс. руб.</w:t>
            </w:r>
          </w:p>
        </w:tc>
      </w:tr>
      <w:tr w:rsidR="000B12C7" w:rsidRPr="00953812" w:rsidTr="008E654A">
        <w:trPr>
          <w:trHeight w:val="43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Источники  внутреннего финансирования  дефицитов  бюджетов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000 01 00 00 00 00 0000 000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48 343</w:t>
            </w:r>
          </w:p>
        </w:tc>
      </w:tr>
      <w:tr w:rsidR="000B12C7" w:rsidRPr="00953812" w:rsidTr="008E654A">
        <w:trPr>
          <w:trHeight w:val="6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Изменение остатков средств на счетах по учету средств  бюджетов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288 01 05 00 00 00 0000 000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48 343</w:t>
            </w:r>
          </w:p>
        </w:tc>
      </w:tr>
      <w:tr w:rsidR="000B12C7" w:rsidRPr="00953812" w:rsidTr="008E654A">
        <w:trPr>
          <w:trHeight w:val="3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Увеличение остатков средств бюджетов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288 01 05 00 00 00 0000 500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-848 597</w:t>
            </w:r>
          </w:p>
        </w:tc>
      </w:tr>
      <w:tr w:rsidR="000B12C7" w:rsidRPr="00953812" w:rsidTr="008E654A">
        <w:trPr>
          <w:trHeight w:val="7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Увеличение прочих остатков денежных  средств бюджетов муниципальных районов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288 01 05 02 01 05 0000 510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-848 597</w:t>
            </w:r>
          </w:p>
        </w:tc>
      </w:tr>
      <w:tr w:rsidR="000B12C7" w:rsidRPr="00953812" w:rsidTr="008E654A">
        <w:trPr>
          <w:trHeight w:val="43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Уменьшение остатков средств бюджетов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288 01 05 00 00 00 0000 600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 xml:space="preserve">           896 940   </w:t>
            </w:r>
          </w:p>
        </w:tc>
      </w:tr>
      <w:tr w:rsidR="000B12C7" w:rsidRPr="00953812" w:rsidTr="008E654A">
        <w:trPr>
          <w:trHeight w:val="6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Уменьшение  прочих  остатков  денежных средств бюджетов муниципальных районов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288 01 05 02 01 05 0000 610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2C7" w:rsidRPr="00953812" w:rsidRDefault="000B12C7" w:rsidP="009553D6">
            <w:pPr>
              <w:pStyle w:val="Table"/>
            </w:pPr>
            <w:r w:rsidRPr="00953812">
              <w:t>896 940</w:t>
            </w:r>
          </w:p>
        </w:tc>
      </w:tr>
    </w:tbl>
    <w:p w:rsidR="0022496C" w:rsidRPr="00953812" w:rsidRDefault="00914EEF" w:rsidP="00953812">
      <w:pPr>
        <w:widowControl w:val="0"/>
        <w:autoSpaceDE w:val="0"/>
        <w:autoSpaceDN w:val="0"/>
        <w:adjustRightInd w:val="0"/>
        <w:spacing w:line="360" w:lineRule="auto"/>
        <w:ind w:firstLine="539"/>
        <w:rPr>
          <w:rFonts w:cs="Arial"/>
        </w:rPr>
      </w:pPr>
      <w:r w:rsidRPr="00953812">
        <w:rPr>
          <w:rFonts w:cs="Arial"/>
        </w:rPr>
        <w:t>3</w:t>
      </w:r>
      <w:r w:rsidR="008870CF" w:rsidRPr="00953812">
        <w:rPr>
          <w:rFonts w:cs="Arial"/>
        </w:rPr>
        <w:t xml:space="preserve">. </w:t>
      </w:r>
      <w:r w:rsidR="0022496C" w:rsidRPr="00953812">
        <w:rPr>
          <w:rFonts w:cs="Arial"/>
        </w:rPr>
        <w:t>Приложение № 3 изложить в следующей редакции: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350"/>
        <w:gridCol w:w="483"/>
        <w:gridCol w:w="884"/>
        <w:gridCol w:w="483"/>
        <w:gridCol w:w="750"/>
        <w:gridCol w:w="657"/>
        <w:gridCol w:w="1496"/>
      </w:tblGrid>
      <w:tr w:rsidR="00E56240" w:rsidRPr="005E2C02" w:rsidTr="00953812">
        <w:trPr>
          <w:trHeight w:val="690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6240" w:rsidRPr="005E2C02" w:rsidRDefault="00E56240" w:rsidP="009553D6">
            <w:pPr>
              <w:pStyle w:val="Table0"/>
            </w:pPr>
            <w:r w:rsidRPr="005E2C02">
              <w:t xml:space="preserve">Безвозмездные поступления в бюджет Упоровского муниципального района на 2019 год по группам, подгруппам и статьям бюджетной классификации </w:t>
            </w:r>
          </w:p>
        </w:tc>
      </w:tr>
      <w:tr w:rsidR="00E56240" w:rsidRPr="005E2C02" w:rsidTr="00953812">
        <w:trPr>
          <w:trHeight w:val="285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240" w:rsidRPr="005E2C02" w:rsidRDefault="00E56240" w:rsidP="009553D6">
            <w:pPr>
              <w:pStyle w:val="Table0"/>
            </w:pPr>
            <w:r w:rsidRPr="005E2C02">
              <w:t>Наименование поступлений</w:t>
            </w:r>
          </w:p>
        </w:tc>
        <w:tc>
          <w:tcPr>
            <w:tcW w:w="360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6240" w:rsidRPr="005E2C02" w:rsidRDefault="00E56240" w:rsidP="009553D6">
            <w:pPr>
              <w:pStyle w:val="Table0"/>
            </w:pPr>
            <w:r w:rsidRPr="005E2C02">
              <w:t>Код бюджетной                 классификации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240" w:rsidRPr="005E2C02" w:rsidRDefault="00E56240" w:rsidP="009553D6">
            <w:pPr>
              <w:pStyle w:val="Table0"/>
            </w:pPr>
            <w:r w:rsidRPr="005E2C02">
              <w:t>Сумма,</w:t>
            </w:r>
            <w:r w:rsidRPr="005E2C02">
              <w:br/>
              <w:t>тыс. руб.</w:t>
            </w:r>
          </w:p>
        </w:tc>
      </w:tr>
      <w:tr w:rsidR="00E56240" w:rsidRPr="005E2C02" w:rsidTr="00953812">
        <w:trPr>
          <w:trHeight w:val="276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240" w:rsidRPr="005E2C02" w:rsidRDefault="00E56240" w:rsidP="009553D6">
            <w:pPr>
              <w:pStyle w:val="Table0"/>
            </w:pPr>
          </w:p>
        </w:tc>
        <w:tc>
          <w:tcPr>
            <w:tcW w:w="360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6240" w:rsidRPr="005E2C02" w:rsidRDefault="00E56240" w:rsidP="009553D6">
            <w:pPr>
              <w:pStyle w:val="Table0"/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240" w:rsidRPr="005E2C02" w:rsidRDefault="00E56240" w:rsidP="009553D6">
            <w:pPr>
              <w:pStyle w:val="Table"/>
            </w:pPr>
          </w:p>
        </w:tc>
      </w:tr>
      <w:tr w:rsidR="0053609A" w:rsidRPr="005E2C02" w:rsidTr="00953812">
        <w:trPr>
          <w:trHeight w:val="20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БЕЗВОЗМЕЗДНЫЕ ПОСТУПЛЕНИЯ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617 785   </w:t>
            </w:r>
          </w:p>
        </w:tc>
      </w:tr>
      <w:tr w:rsidR="0053609A" w:rsidRPr="005E2C02" w:rsidTr="00953812">
        <w:trPr>
          <w:trHeight w:val="4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624 320   </w:t>
            </w:r>
          </w:p>
        </w:tc>
      </w:tr>
      <w:tr w:rsidR="0053609A" w:rsidRPr="005E2C02" w:rsidTr="00953812">
        <w:trPr>
          <w:trHeight w:val="61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Дотации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113 708   </w:t>
            </w:r>
          </w:p>
        </w:tc>
      </w:tr>
      <w:tr w:rsidR="0053609A" w:rsidRPr="005E2C02" w:rsidTr="00953812">
        <w:trPr>
          <w:trHeight w:val="512"/>
        </w:trPr>
        <w:tc>
          <w:tcPr>
            <w:tcW w:w="4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lastRenderedPageBreak/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113 708   </w:t>
            </w:r>
          </w:p>
        </w:tc>
      </w:tr>
      <w:tr w:rsidR="0053609A" w:rsidRPr="005E2C02" w:rsidTr="00953812">
        <w:trPr>
          <w:trHeight w:val="696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229 782   </w:t>
            </w:r>
          </w:p>
        </w:tc>
      </w:tr>
      <w:tr w:rsidR="0053609A" w:rsidRPr="005E2C02" w:rsidTr="00953812">
        <w:trPr>
          <w:trHeight w:val="67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Субсидии бюджетам муниципальных районов на </w:t>
            </w:r>
            <w:proofErr w:type="spellStart"/>
            <w:r w:rsidRPr="005E2C02">
              <w:t>софинансирование</w:t>
            </w:r>
            <w:proofErr w:type="spellEnd"/>
            <w:r w:rsidRPr="005E2C02">
              <w:t xml:space="preserve"> капитальных вложений в объекты муниципальной собственности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20077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    4 200   </w:t>
            </w:r>
          </w:p>
        </w:tc>
      </w:tr>
      <w:tr w:rsidR="0053609A" w:rsidRPr="005E2C02" w:rsidTr="00953812">
        <w:trPr>
          <w:trHeight w:val="190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20302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    8 699   </w:t>
            </w:r>
          </w:p>
        </w:tc>
      </w:tr>
      <w:tr w:rsidR="0053609A" w:rsidRPr="005E2C02" w:rsidTr="00953812">
        <w:trPr>
          <w:trHeight w:val="6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25497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    3 663   </w:t>
            </w:r>
          </w:p>
        </w:tc>
      </w:tr>
      <w:tr w:rsidR="0053609A" w:rsidRPr="005E2C02" w:rsidTr="00953812">
        <w:trPr>
          <w:trHeight w:val="68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Субсидии бюджетам муниципальных районов на реализацию мероприятий по устойчивому развитию сельских территорий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25567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  11 483   </w:t>
            </w:r>
          </w:p>
        </w:tc>
      </w:tr>
      <w:tr w:rsidR="0053609A" w:rsidRPr="005E2C02" w:rsidTr="00953812">
        <w:trPr>
          <w:trHeight w:val="39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Прочие субсидии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201 737   </w:t>
            </w:r>
          </w:p>
        </w:tc>
      </w:tr>
      <w:tr w:rsidR="0053609A" w:rsidRPr="005E2C02" w:rsidTr="00953812">
        <w:trPr>
          <w:trHeight w:val="59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Субвенции бюджетам бюджетной системы Российской Федерации 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30000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260 916   </w:t>
            </w:r>
          </w:p>
        </w:tc>
      </w:tr>
      <w:tr w:rsidR="0053609A" w:rsidRPr="005E2C02" w:rsidTr="00953812">
        <w:trPr>
          <w:trHeight w:val="58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30024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249 963   </w:t>
            </w:r>
          </w:p>
        </w:tc>
      </w:tr>
      <w:tr w:rsidR="0053609A" w:rsidRPr="005E2C02" w:rsidTr="00953812">
        <w:trPr>
          <w:trHeight w:val="16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30029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E2C02" w:rsidP="009553D6">
            <w:pPr>
              <w:pStyle w:val="Table"/>
            </w:pPr>
            <w:r>
              <w:t xml:space="preserve"> </w:t>
            </w:r>
            <w:r w:rsidR="0053609A" w:rsidRPr="005E2C02">
              <w:t xml:space="preserve">7 120   </w:t>
            </w:r>
          </w:p>
        </w:tc>
      </w:tr>
      <w:tr w:rsidR="0053609A" w:rsidRPr="005E2C02" w:rsidTr="00953812">
        <w:trPr>
          <w:trHeight w:val="9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35118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  1 737   </w:t>
            </w:r>
          </w:p>
        </w:tc>
      </w:tr>
      <w:tr w:rsidR="0053609A" w:rsidRPr="005E2C02" w:rsidTr="00953812">
        <w:trPr>
          <w:trHeight w:val="6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9A" w:rsidRPr="005E2C02" w:rsidRDefault="0053609A" w:rsidP="009553D6">
            <w:pPr>
              <w:pStyle w:val="Table"/>
            </w:pPr>
            <w:r w:rsidRPr="005E2C02"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9A" w:rsidRPr="005E2C02" w:rsidRDefault="0053609A" w:rsidP="009553D6">
            <w:pPr>
              <w:pStyle w:val="Table"/>
            </w:pPr>
            <w:r w:rsidRPr="005E2C02">
              <w:t>35543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          120   </w:t>
            </w:r>
          </w:p>
        </w:tc>
      </w:tr>
      <w:tr w:rsidR="0053609A" w:rsidRPr="005E2C02" w:rsidTr="00953812">
        <w:trPr>
          <w:trHeight w:val="672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lastRenderedPageBreak/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35930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  1 976   </w:t>
            </w:r>
          </w:p>
        </w:tc>
      </w:tr>
      <w:tr w:rsidR="0053609A" w:rsidRPr="005E2C02" w:rsidTr="00953812">
        <w:trPr>
          <w:trHeight w:val="25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Иные межбюджетные трансферты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40000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19 914   </w:t>
            </w:r>
          </w:p>
        </w:tc>
      </w:tr>
      <w:tr w:rsidR="0053609A" w:rsidRPr="005E2C02" w:rsidTr="00953812">
        <w:trPr>
          <w:trHeight w:val="27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40014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  4 551   </w:t>
            </w:r>
          </w:p>
        </w:tc>
      </w:tr>
      <w:tr w:rsidR="0053609A" w:rsidRPr="005E2C02" w:rsidTr="00953812">
        <w:trPr>
          <w:trHeight w:val="6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49999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 xml:space="preserve">      15 363   </w:t>
            </w:r>
          </w:p>
        </w:tc>
      </w:tr>
      <w:tr w:rsidR="0053609A" w:rsidRPr="005E2C02" w:rsidTr="00953812">
        <w:trPr>
          <w:trHeight w:val="41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-6535</w:t>
            </w:r>
          </w:p>
        </w:tc>
      </w:tr>
      <w:tr w:rsidR="0053609A" w:rsidRPr="005E2C02" w:rsidTr="00953812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19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60010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0000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150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609A" w:rsidRPr="005E2C02" w:rsidRDefault="0053609A" w:rsidP="009553D6">
            <w:pPr>
              <w:pStyle w:val="Table"/>
            </w:pPr>
            <w:r w:rsidRPr="005E2C02">
              <w:t>-6535</w:t>
            </w:r>
          </w:p>
        </w:tc>
      </w:tr>
    </w:tbl>
    <w:p w:rsidR="00BF2D52" w:rsidRPr="009553D6" w:rsidRDefault="00914EEF" w:rsidP="009553D6">
      <w:pPr>
        <w:widowControl w:val="0"/>
        <w:autoSpaceDE w:val="0"/>
        <w:autoSpaceDN w:val="0"/>
        <w:adjustRightInd w:val="0"/>
        <w:spacing w:line="360" w:lineRule="auto"/>
        <w:ind w:firstLine="539"/>
      </w:pPr>
      <w:r w:rsidRPr="009553D6">
        <w:t>4</w:t>
      </w:r>
      <w:r w:rsidR="00BF2D52" w:rsidRPr="009553D6">
        <w:t>. Приложение № 5 изложить в следующей редакции:</w:t>
      </w:r>
    </w:p>
    <w:tbl>
      <w:tblPr>
        <w:tblW w:w="9802" w:type="dxa"/>
        <w:tblInd w:w="93" w:type="dxa"/>
        <w:tblLook w:val="04A0" w:firstRow="1" w:lastRow="0" w:firstColumn="1" w:lastColumn="0" w:noHBand="0" w:noVBand="1"/>
      </w:tblPr>
      <w:tblGrid>
        <w:gridCol w:w="3134"/>
        <w:gridCol w:w="5528"/>
        <w:gridCol w:w="1140"/>
      </w:tblGrid>
      <w:tr w:rsidR="00956DB0" w:rsidRPr="005E2C02" w:rsidTr="005E2C02">
        <w:trPr>
          <w:trHeight w:val="696"/>
        </w:trPr>
        <w:tc>
          <w:tcPr>
            <w:tcW w:w="98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6DB0" w:rsidRPr="005E2C02" w:rsidRDefault="00956DB0" w:rsidP="009553D6">
            <w:pPr>
              <w:pStyle w:val="Table0"/>
            </w:pPr>
            <w:r w:rsidRPr="005E2C02">
              <w:t>Налоговые и неналоговые доходы бюджета Упоровского муниципального района на 2019 год по группам, подгруппам и статьям бюджетной классификации</w:t>
            </w:r>
          </w:p>
        </w:tc>
      </w:tr>
      <w:tr w:rsidR="00956DB0" w:rsidRPr="005E2C02" w:rsidTr="005E2C02">
        <w:trPr>
          <w:trHeight w:val="12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0"/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</w:p>
        </w:tc>
      </w:tr>
      <w:tr w:rsidR="00956DB0" w:rsidRPr="005E2C02" w:rsidTr="005E2C02">
        <w:trPr>
          <w:trHeight w:val="63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Код бюджетной классификации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Наименование дохода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Сумма,        тыс. руб.</w:t>
            </w:r>
          </w:p>
        </w:tc>
      </w:tr>
      <w:tr w:rsidR="00956DB0" w:rsidRPr="005E2C02" w:rsidTr="005E2C02">
        <w:trPr>
          <w:trHeight w:val="3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1 00 00000 00 0000 000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НАЛОГОВЫЕ И НЕНАЛОГОВЫЕ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230 812</w:t>
            </w:r>
          </w:p>
        </w:tc>
      </w:tr>
      <w:tr w:rsidR="00956DB0" w:rsidRPr="005E2C02" w:rsidTr="005E2C02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1 01 00000 00 0000 000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НАЛОГИ НА ПРИБЫЛЬ, ДОХОДЫ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193 421</w:t>
            </w:r>
          </w:p>
        </w:tc>
      </w:tr>
      <w:tr w:rsidR="00956DB0" w:rsidRPr="005E2C02" w:rsidTr="005E2C02">
        <w:trPr>
          <w:trHeight w:val="3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 xml:space="preserve">1 01 02000 01 0000 110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Налог на доходы физических лиц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193 421</w:t>
            </w:r>
          </w:p>
        </w:tc>
      </w:tr>
      <w:tr w:rsidR="00956DB0" w:rsidRPr="005E2C02" w:rsidTr="005E2C02">
        <w:trPr>
          <w:trHeight w:val="69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1 03 00000 00 0000 000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14 269</w:t>
            </w:r>
          </w:p>
        </w:tc>
      </w:tr>
      <w:tr w:rsidR="00956DB0" w:rsidRPr="005E2C02" w:rsidTr="005E2C02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 xml:space="preserve">1 03 02000 01 0000 110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14 269</w:t>
            </w:r>
          </w:p>
        </w:tc>
      </w:tr>
      <w:tr w:rsidR="00956DB0" w:rsidRPr="005E2C02" w:rsidTr="005E2C02">
        <w:trPr>
          <w:trHeight w:val="3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1 05 00000 00 0000 000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НАЛОГИ НА СОВОКУПНЫЙ ДОХОД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14 522</w:t>
            </w:r>
          </w:p>
        </w:tc>
      </w:tr>
      <w:tr w:rsidR="00956DB0" w:rsidRPr="005E2C02" w:rsidTr="005E2C02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1 05 01000 00 0000 110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Налог, взимаемый в связи с применением упрощенной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8 648</w:t>
            </w:r>
          </w:p>
        </w:tc>
      </w:tr>
      <w:tr w:rsidR="00956DB0" w:rsidRPr="005E2C02" w:rsidTr="005E2C02">
        <w:trPr>
          <w:trHeight w:val="68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 xml:space="preserve">1 05 02000 02 0000 110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Единый налог на вмененный доход для отдельных видов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5 489</w:t>
            </w:r>
          </w:p>
        </w:tc>
      </w:tr>
      <w:tr w:rsidR="00956DB0" w:rsidRPr="005E2C02" w:rsidTr="005E2C02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1 05 03000 01 0000 110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 xml:space="preserve">Единый сельскохозяйственный налог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367</w:t>
            </w:r>
          </w:p>
        </w:tc>
      </w:tr>
      <w:tr w:rsidR="00956DB0" w:rsidRPr="005E2C02" w:rsidTr="005E2C02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1 05 04000 02 0000 110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Налог, взимаемый в связи с применением патентной системы налогообложения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18</w:t>
            </w:r>
          </w:p>
        </w:tc>
      </w:tr>
      <w:tr w:rsidR="00956DB0" w:rsidRPr="005E2C02" w:rsidTr="005E2C02">
        <w:trPr>
          <w:trHeight w:val="3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lastRenderedPageBreak/>
              <w:t>1 08 00000 00 0000 000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ГОСУДАРСТВЕННАЯ ПОШЛИНА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1 124</w:t>
            </w:r>
          </w:p>
        </w:tc>
      </w:tr>
      <w:tr w:rsidR="00956DB0" w:rsidRPr="005E2C02" w:rsidTr="005E2C02">
        <w:trPr>
          <w:trHeight w:val="672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1 08 03000 01 0000 110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1 124</w:t>
            </w:r>
          </w:p>
        </w:tc>
      </w:tr>
      <w:tr w:rsidR="00956DB0" w:rsidRPr="005E2C02" w:rsidTr="005E2C02">
        <w:trPr>
          <w:trHeight w:val="6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1 11 00000 00 0000 000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5 212</w:t>
            </w:r>
          </w:p>
        </w:tc>
      </w:tr>
      <w:tr w:rsidR="00956DB0" w:rsidRPr="005E2C02" w:rsidTr="005E2C02">
        <w:trPr>
          <w:trHeight w:val="188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1 11 05000 00 0000 120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5 172</w:t>
            </w:r>
          </w:p>
        </w:tc>
      </w:tr>
      <w:tr w:rsidR="00956DB0" w:rsidRPr="005E2C02" w:rsidTr="005E2C02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1 11 07000 00 0000 120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Платежи от государственных и муниципальных унитарных предприятий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40</w:t>
            </w:r>
          </w:p>
        </w:tc>
      </w:tr>
      <w:tr w:rsidR="00956DB0" w:rsidRPr="005E2C02" w:rsidTr="005E2C02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1 12 00000 00 0000 000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ПЛАТЕЖИ ПРИ ПОЛЬЗОВАНИИ ПРИРОДНЫМИ РЕСУРСАМИ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349</w:t>
            </w:r>
          </w:p>
        </w:tc>
      </w:tr>
      <w:tr w:rsidR="00956DB0" w:rsidRPr="005E2C02" w:rsidTr="005E2C02">
        <w:trPr>
          <w:trHeight w:val="3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1 12 01000 01 0000 120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Плата за негативное воздействие на окружающую среду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349</w:t>
            </w:r>
          </w:p>
        </w:tc>
      </w:tr>
      <w:tr w:rsidR="00956DB0" w:rsidRPr="005E2C02" w:rsidTr="005E2C02">
        <w:trPr>
          <w:trHeight w:val="5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1 13 00000 00 0000 000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ДОХОДЫ ОТ ОКАЗАНИЯ ПЛАТНЫХ УСЛУГ И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1 689</w:t>
            </w:r>
          </w:p>
        </w:tc>
      </w:tr>
      <w:tr w:rsidR="00956DB0" w:rsidRPr="005E2C02" w:rsidTr="005E2C02">
        <w:trPr>
          <w:trHeight w:val="34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1 13 02000 00 0000 130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Доходы от компенсации затрат государства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1 689</w:t>
            </w:r>
          </w:p>
        </w:tc>
      </w:tr>
      <w:tr w:rsidR="00956DB0" w:rsidRPr="005E2C02" w:rsidTr="005E2C02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1 14 00000 00 0000 000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ДОХОДЫ ОТ ПРОДАЖИ МАТЕРИАЛЬНЫХ И НЕМАТЕРИАЛЬНЫХ АКТИВОВ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100</w:t>
            </w:r>
          </w:p>
        </w:tc>
      </w:tr>
      <w:tr w:rsidR="00956DB0" w:rsidRPr="005E2C02" w:rsidTr="005E2C02">
        <w:trPr>
          <w:trHeight w:val="64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1 14 06000 00 0000 430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100</w:t>
            </w:r>
          </w:p>
        </w:tc>
      </w:tr>
      <w:tr w:rsidR="00956DB0" w:rsidRPr="005E2C02" w:rsidTr="005E2C02">
        <w:trPr>
          <w:trHeight w:val="1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1 16 00000 00 0000 000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ШТРАФЫ, САНКЦИИ, ВОЗМЕЩЕНИЕ УЩЕРБА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6DB0" w:rsidRPr="005E2C02" w:rsidRDefault="00956DB0" w:rsidP="009553D6">
            <w:pPr>
              <w:pStyle w:val="Table"/>
            </w:pPr>
            <w:r w:rsidRPr="005E2C02">
              <w:t>126</w:t>
            </w:r>
          </w:p>
        </w:tc>
      </w:tr>
    </w:tbl>
    <w:p w:rsidR="00A06AAE" w:rsidRPr="009553D6" w:rsidRDefault="00914EEF" w:rsidP="009553D6">
      <w:pPr>
        <w:widowControl w:val="0"/>
        <w:autoSpaceDE w:val="0"/>
        <w:autoSpaceDN w:val="0"/>
        <w:adjustRightInd w:val="0"/>
        <w:spacing w:line="360" w:lineRule="auto"/>
        <w:ind w:firstLine="539"/>
      </w:pPr>
      <w:r w:rsidRPr="009553D6">
        <w:t>5</w:t>
      </w:r>
      <w:r w:rsidR="00A06AAE" w:rsidRPr="009553D6">
        <w:t>. Приложение № 1</w:t>
      </w:r>
      <w:r w:rsidR="008F0721" w:rsidRPr="009553D6">
        <w:t>0</w:t>
      </w:r>
      <w:r w:rsidR="00A06AAE" w:rsidRPr="009553D6">
        <w:t xml:space="preserve"> изложить в следующей редакции:</w:t>
      </w:r>
    </w:p>
    <w:tbl>
      <w:tblPr>
        <w:tblW w:w="10567" w:type="dxa"/>
        <w:tblInd w:w="93" w:type="dxa"/>
        <w:tblLook w:val="04A0" w:firstRow="1" w:lastRow="0" w:firstColumn="1" w:lastColumn="0" w:noHBand="0" w:noVBand="1"/>
      </w:tblPr>
      <w:tblGrid>
        <w:gridCol w:w="7200"/>
        <w:gridCol w:w="1040"/>
        <w:gridCol w:w="847"/>
        <w:gridCol w:w="1480"/>
      </w:tblGrid>
      <w:tr w:rsidR="003C7F52" w:rsidRPr="003C7F52" w:rsidTr="003C7F52">
        <w:trPr>
          <w:trHeight w:val="276"/>
        </w:trPr>
        <w:tc>
          <w:tcPr>
            <w:tcW w:w="1056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F52" w:rsidRPr="003C7F52" w:rsidRDefault="003C7F52" w:rsidP="009553D6">
            <w:pPr>
              <w:pStyle w:val="Table0"/>
            </w:pPr>
            <w:r w:rsidRPr="003C7F52">
              <w:t>Распределение бюджетных ассигнований по разделам и подразделам  классификации расходов бюджета Упоровского муниципального района на 2019 год</w:t>
            </w:r>
          </w:p>
        </w:tc>
      </w:tr>
      <w:tr w:rsidR="003C7F52" w:rsidRPr="003C7F52" w:rsidTr="000A4E2C">
        <w:trPr>
          <w:trHeight w:val="276"/>
        </w:trPr>
        <w:tc>
          <w:tcPr>
            <w:tcW w:w="1056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7F52" w:rsidRPr="003C7F52" w:rsidRDefault="003C7F52" w:rsidP="009553D6">
            <w:pPr>
              <w:pStyle w:val="Table0"/>
            </w:pPr>
          </w:p>
        </w:tc>
      </w:tr>
      <w:tr w:rsidR="003C7F52" w:rsidRPr="003C7F52" w:rsidTr="003C7F52">
        <w:trPr>
          <w:trHeight w:val="180"/>
        </w:trPr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F52" w:rsidRPr="003C7F52" w:rsidRDefault="003C7F52" w:rsidP="009553D6">
            <w:pPr>
              <w:pStyle w:val="Table"/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F52" w:rsidRPr="003C7F52" w:rsidRDefault="003C7F52" w:rsidP="009553D6">
            <w:pPr>
              <w:pStyle w:val="Table"/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F52" w:rsidRPr="003C7F52" w:rsidRDefault="003C7F52" w:rsidP="009553D6">
            <w:pPr>
              <w:pStyle w:val="Table"/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F52" w:rsidRPr="003C7F52" w:rsidRDefault="003C7F52" w:rsidP="009553D6">
            <w:pPr>
              <w:pStyle w:val="Table"/>
            </w:pPr>
          </w:p>
        </w:tc>
      </w:tr>
      <w:tr w:rsidR="003C7F52" w:rsidRPr="003C7F52" w:rsidTr="003C7F52">
        <w:trPr>
          <w:trHeight w:val="75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F52" w:rsidRPr="003C7F52" w:rsidRDefault="003C7F52" w:rsidP="009553D6">
            <w:pPr>
              <w:pStyle w:val="Table"/>
            </w:pPr>
            <w:r w:rsidRPr="003C7F52">
              <w:t xml:space="preserve"> Наименование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F52" w:rsidRPr="003C7F52" w:rsidRDefault="003C7F52" w:rsidP="009553D6">
            <w:pPr>
              <w:pStyle w:val="Table"/>
            </w:pPr>
            <w:r w:rsidRPr="003C7F52">
              <w:t>РЗ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F52" w:rsidRPr="003C7F52" w:rsidRDefault="003C7F52" w:rsidP="009553D6">
            <w:pPr>
              <w:pStyle w:val="Table"/>
            </w:pPr>
            <w:proofErr w:type="gramStart"/>
            <w:r w:rsidRPr="003C7F52">
              <w:t>ПР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F52" w:rsidRPr="003C7F52" w:rsidRDefault="003C7F52" w:rsidP="009553D6">
            <w:pPr>
              <w:pStyle w:val="Table"/>
            </w:pPr>
            <w:r w:rsidRPr="003C7F52">
              <w:t>Сумма, тыс. руб.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Общегосударственные вопросы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45 241</w:t>
            </w:r>
          </w:p>
        </w:tc>
      </w:tr>
      <w:tr w:rsidR="00504F0A" w:rsidRPr="003C7F52" w:rsidTr="003C7F52">
        <w:trPr>
          <w:trHeight w:val="6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2 575</w:t>
            </w:r>
          </w:p>
        </w:tc>
      </w:tr>
      <w:tr w:rsidR="00504F0A" w:rsidRPr="003C7F52" w:rsidTr="000A4E2C">
        <w:trPr>
          <w:trHeight w:val="74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200</w:t>
            </w:r>
          </w:p>
        </w:tc>
      </w:tr>
      <w:tr w:rsidR="00504F0A" w:rsidRPr="003C7F52" w:rsidTr="000A4E2C">
        <w:trPr>
          <w:trHeight w:val="81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22 371</w:t>
            </w:r>
          </w:p>
        </w:tc>
      </w:tr>
      <w:tr w:rsidR="00504F0A" w:rsidRPr="003C7F52" w:rsidTr="000A4E2C">
        <w:trPr>
          <w:trHeight w:val="681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Обеспечение деятельности финансовых, налоговых и таможенных органов и органов финансового (финансово-</w:t>
            </w:r>
            <w:r>
              <w:lastRenderedPageBreak/>
              <w:t xml:space="preserve">бюджетного) надзора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lastRenderedPageBreak/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126</w:t>
            </w:r>
          </w:p>
        </w:tc>
      </w:tr>
      <w:tr w:rsidR="00504F0A" w:rsidRPr="003C7F52" w:rsidTr="003C7F52">
        <w:trPr>
          <w:trHeight w:val="37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lastRenderedPageBreak/>
              <w:t xml:space="preserve"> Обеспечение проведения выборов и референдумов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90</w:t>
            </w:r>
          </w:p>
        </w:tc>
      </w:tr>
      <w:tr w:rsidR="00504F0A" w:rsidRPr="003C7F52" w:rsidTr="003C7F52">
        <w:trPr>
          <w:trHeight w:val="3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Резервные фонды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968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Другие общегосударственные вопросы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18 911</w:t>
            </w:r>
          </w:p>
        </w:tc>
      </w:tr>
      <w:tr w:rsidR="00504F0A" w:rsidRPr="003C7F52" w:rsidTr="003C7F52">
        <w:trPr>
          <w:trHeight w:val="39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Национальная оборона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1 737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Мобилизационная и вневойсковая подготовка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1 737</w:t>
            </w:r>
          </w:p>
        </w:tc>
      </w:tr>
      <w:tr w:rsidR="00504F0A" w:rsidRPr="003C7F52" w:rsidTr="003C7F52">
        <w:trPr>
          <w:trHeight w:val="624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Национальная безопасность и правоохранительная деятельность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8 071</w:t>
            </w:r>
          </w:p>
        </w:tc>
      </w:tr>
      <w:tr w:rsidR="00504F0A" w:rsidRPr="003C7F52" w:rsidTr="000A4E2C">
        <w:trPr>
          <w:trHeight w:val="48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Защита населения и территории от чрезвычайных ситуаций природного и техногенного характера, гражданская оборона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6 473</w:t>
            </w:r>
          </w:p>
        </w:tc>
      </w:tr>
      <w:tr w:rsidR="00504F0A" w:rsidRPr="003C7F52" w:rsidTr="003C7F52">
        <w:trPr>
          <w:trHeight w:val="37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Обеспечение пожарной безопасности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1 202</w:t>
            </w:r>
          </w:p>
        </w:tc>
      </w:tr>
      <w:tr w:rsidR="00504F0A" w:rsidRPr="003C7F52" w:rsidTr="000A4E2C">
        <w:trPr>
          <w:trHeight w:val="324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F0A" w:rsidRDefault="00504F0A" w:rsidP="009553D6">
            <w:pPr>
              <w:pStyle w:val="Table"/>
            </w:pPr>
            <w:r>
              <w:t>Миграционная политика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64</w:t>
            </w:r>
          </w:p>
        </w:tc>
      </w:tr>
      <w:tr w:rsidR="00504F0A" w:rsidRPr="003C7F52" w:rsidTr="000A4E2C">
        <w:trPr>
          <w:trHeight w:val="684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4F0A" w:rsidRDefault="00504F0A" w:rsidP="009553D6">
            <w:pPr>
              <w:pStyle w:val="Table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332</w:t>
            </w:r>
          </w:p>
        </w:tc>
      </w:tr>
      <w:tr w:rsidR="00504F0A" w:rsidRPr="003C7F52" w:rsidTr="000A4E2C">
        <w:trPr>
          <w:trHeight w:val="312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Национальная экономика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110 789</w:t>
            </w:r>
          </w:p>
        </w:tc>
      </w:tr>
      <w:tr w:rsidR="00504F0A" w:rsidRPr="003C7F52" w:rsidTr="000A4E2C">
        <w:trPr>
          <w:trHeight w:val="30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4F0A" w:rsidRDefault="00504F0A" w:rsidP="009553D6">
            <w:pPr>
              <w:pStyle w:val="Table"/>
            </w:pPr>
            <w:r>
              <w:t>Общеэкономические вопросы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1 056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Топливно-энергетический комплекс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1 860</w:t>
            </w:r>
          </w:p>
        </w:tc>
      </w:tr>
      <w:tr w:rsidR="00504F0A" w:rsidRPr="003C7F52" w:rsidTr="000A4E2C">
        <w:trPr>
          <w:trHeight w:val="300"/>
        </w:trPr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Сельское хозяйство и рыболовство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5 952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4F0A" w:rsidRDefault="00504F0A" w:rsidP="009553D6">
            <w:pPr>
              <w:pStyle w:val="Table"/>
            </w:pPr>
            <w:r>
              <w:t xml:space="preserve"> Водное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22 134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Транспорт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37 260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Дорожное хозяйство (дорожные фонды)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39 212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Другие вопросы в области национальной экономики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3 315</w:t>
            </w:r>
          </w:p>
        </w:tc>
      </w:tr>
      <w:tr w:rsidR="00504F0A" w:rsidRPr="003C7F52" w:rsidTr="003C7F52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Жилищно-коммунальное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57 785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Жилищное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10 776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Коммунальное хозяйство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39 720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Благоустройство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3 692</w:t>
            </w:r>
          </w:p>
        </w:tc>
      </w:tr>
      <w:tr w:rsidR="00504F0A" w:rsidRPr="003C7F52" w:rsidTr="003C7F52">
        <w:trPr>
          <w:trHeight w:val="40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Другие вопросы в области жилищно-коммунального хозяйства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3 597</w:t>
            </w:r>
          </w:p>
        </w:tc>
      </w:tr>
      <w:tr w:rsidR="00504F0A" w:rsidRPr="003C7F52" w:rsidTr="003C7F52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0A" w:rsidRDefault="00504F0A" w:rsidP="009553D6">
            <w:pPr>
              <w:pStyle w:val="Table"/>
            </w:pPr>
            <w:r>
              <w:t xml:space="preserve"> Охрана окружающей среды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F0A" w:rsidRDefault="00504F0A" w:rsidP="009553D6">
            <w:pPr>
              <w:pStyle w:val="Table"/>
            </w:pPr>
            <w:r>
              <w:t>06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F0A" w:rsidRDefault="00504F0A" w:rsidP="009553D6">
            <w:pPr>
              <w:pStyle w:val="Table"/>
            </w:pPr>
            <w:r>
              <w:t>3 990</w:t>
            </w:r>
          </w:p>
        </w:tc>
      </w:tr>
      <w:tr w:rsidR="00504F0A" w:rsidRPr="003C7F52" w:rsidTr="003C7F52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4F0A" w:rsidRDefault="00504F0A" w:rsidP="009553D6">
            <w:pPr>
              <w:pStyle w:val="Table"/>
            </w:pPr>
            <w:r>
              <w:t xml:space="preserve"> Охрана объектов растительного и животного мира и среды их обитания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F0A" w:rsidRDefault="00504F0A" w:rsidP="009553D6">
            <w:pPr>
              <w:pStyle w:val="Table"/>
            </w:pPr>
            <w:r>
              <w:t>06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4F0A" w:rsidRDefault="00504F0A" w:rsidP="009553D6">
            <w:pPr>
              <w:pStyle w:val="Table"/>
            </w:pPr>
            <w:r>
              <w:t>3 990</w:t>
            </w:r>
          </w:p>
        </w:tc>
      </w:tr>
      <w:tr w:rsidR="00504F0A" w:rsidRPr="003C7F52" w:rsidTr="003C7F52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415 813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Дошкольное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113 984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Общее образование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261 352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Дополнительное образование детей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26 387</w:t>
            </w:r>
          </w:p>
        </w:tc>
      </w:tr>
      <w:tr w:rsidR="00504F0A" w:rsidRPr="003C7F52" w:rsidTr="003C7F52">
        <w:trPr>
          <w:trHeight w:val="39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Молодежная политика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5 648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Другие вопросы в области образования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8 442</w:t>
            </w:r>
          </w:p>
        </w:tc>
      </w:tr>
      <w:tr w:rsidR="00504F0A" w:rsidRPr="003C7F52" w:rsidTr="003C7F52">
        <w:trPr>
          <w:trHeight w:val="37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Культура, кинематография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112 425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Культура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112 247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Другие вопросы в области культуры, кинематографии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178</w:t>
            </w:r>
          </w:p>
        </w:tc>
      </w:tr>
      <w:tr w:rsidR="00504F0A" w:rsidRPr="003C7F52" w:rsidTr="003C7F52">
        <w:trPr>
          <w:trHeight w:val="312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Социальная политика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56 753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Пенсионное обеспечение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1 711</w:t>
            </w:r>
          </w:p>
        </w:tc>
      </w:tr>
      <w:tr w:rsidR="00504F0A" w:rsidRPr="003C7F52" w:rsidTr="003C7F52">
        <w:trPr>
          <w:trHeight w:val="3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Социальное обслуживание населения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24 577</w:t>
            </w:r>
          </w:p>
        </w:tc>
      </w:tr>
      <w:tr w:rsidR="00504F0A" w:rsidRPr="003C7F52" w:rsidTr="003C7F52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Социальное обеспечение населения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18 522</w:t>
            </w:r>
          </w:p>
        </w:tc>
      </w:tr>
      <w:tr w:rsidR="00504F0A" w:rsidRPr="003C7F52" w:rsidTr="003C7F52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lastRenderedPageBreak/>
              <w:t xml:space="preserve"> Охрана семьи и детства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10 783</w:t>
            </w:r>
          </w:p>
        </w:tc>
      </w:tr>
      <w:tr w:rsidR="00504F0A" w:rsidRPr="003C7F52" w:rsidTr="003C7F52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Другие вопросы в области социальной политики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1 160</w:t>
            </w:r>
          </w:p>
        </w:tc>
      </w:tr>
      <w:tr w:rsidR="00504F0A" w:rsidRPr="003C7F52" w:rsidTr="003C7F52">
        <w:trPr>
          <w:trHeight w:val="345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Физическая культура и 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38 807</w:t>
            </w:r>
          </w:p>
        </w:tc>
      </w:tr>
      <w:tr w:rsidR="00504F0A" w:rsidRPr="003C7F52" w:rsidTr="003C7F52">
        <w:trPr>
          <w:trHeight w:val="33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Массовый спорт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38 807</w:t>
            </w:r>
          </w:p>
        </w:tc>
      </w:tr>
      <w:tr w:rsidR="00504F0A" w:rsidRPr="003C7F52" w:rsidTr="003C7F52">
        <w:trPr>
          <w:trHeight w:val="6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Межбюджетные трансферты общего характера бюджетам бюджетной системы Российской Федерации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45 529</w:t>
            </w:r>
          </w:p>
        </w:tc>
      </w:tr>
      <w:tr w:rsidR="00504F0A" w:rsidRPr="003C7F52" w:rsidTr="003C7F52">
        <w:trPr>
          <w:trHeight w:val="90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15 475</w:t>
            </w:r>
          </w:p>
        </w:tc>
      </w:tr>
      <w:tr w:rsidR="00504F0A" w:rsidRPr="003C7F52" w:rsidTr="003C7F52">
        <w:trPr>
          <w:trHeight w:val="360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Прочие межбюджетные трансферты общего характера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14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30 054</w:t>
            </w:r>
          </w:p>
        </w:tc>
      </w:tr>
      <w:tr w:rsidR="00504F0A" w:rsidRPr="003C7F52" w:rsidTr="000A4E2C">
        <w:trPr>
          <w:trHeight w:val="197"/>
        </w:trPr>
        <w:tc>
          <w:tcPr>
            <w:tcW w:w="7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 xml:space="preserve"> Всего расходов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4F0A" w:rsidRDefault="00504F0A" w:rsidP="009553D6">
            <w:pPr>
              <w:pStyle w:val="Table"/>
            </w:pPr>
            <w:r>
              <w:t>896 940</w:t>
            </w:r>
          </w:p>
        </w:tc>
      </w:tr>
    </w:tbl>
    <w:p w:rsidR="00A06AAE" w:rsidRPr="009553D6" w:rsidRDefault="00216016" w:rsidP="009553D6">
      <w:pPr>
        <w:widowControl w:val="0"/>
        <w:autoSpaceDE w:val="0"/>
        <w:autoSpaceDN w:val="0"/>
        <w:adjustRightInd w:val="0"/>
        <w:spacing w:line="360" w:lineRule="auto"/>
        <w:ind w:firstLine="539"/>
      </w:pPr>
      <w:r w:rsidRPr="009553D6">
        <w:t>6</w:t>
      </w:r>
      <w:r w:rsidR="00DD6172" w:rsidRPr="009553D6">
        <w:t>. Приложение № 1</w:t>
      </w:r>
      <w:r w:rsidR="00643284" w:rsidRPr="009553D6">
        <w:t>2</w:t>
      </w:r>
      <w:r w:rsidR="00DD6172" w:rsidRPr="009553D6">
        <w:t xml:space="preserve"> изложить в следующей редакции:</w:t>
      </w:r>
    </w:p>
    <w:tbl>
      <w:tblPr>
        <w:tblW w:w="10506" w:type="dxa"/>
        <w:tblInd w:w="93" w:type="dxa"/>
        <w:tblLook w:val="04A0" w:firstRow="1" w:lastRow="0" w:firstColumn="1" w:lastColumn="0" w:noHBand="0" w:noVBand="1"/>
      </w:tblPr>
      <w:tblGrid>
        <w:gridCol w:w="5544"/>
        <w:gridCol w:w="540"/>
        <w:gridCol w:w="522"/>
        <w:gridCol w:w="1800"/>
        <w:gridCol w:w="680"/>
        <w:gridCol w:w="1420"/>
      </w:tblGrid>
      <w:tr w:rsidR="003C7F52" w:rsidRPr="003C7F52" w:rsidTr="003C7F52">
        <w:trPr>
          <w:trHeight w:val="1320"/>
        </w:trPr>
        <w:tc>
          <w:tcPr>
            <w:tcW w:w="10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F52" w:rsidRDefault="003C7F52" w:rsidP="009553D6">
            <w:pPr>
              <w:pStyle w:val="Table0"/>
            </w:pPr>
            <w:r w:rsidRPr="003C7F52">
              <w:t xml:space="preserve">Распределение бюджетных ассигнований по разделам, подразделам, 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3C7F52">
              <w:t>видов расходов классификации расходов бюджета</w:t>
            </w:r>
            <w:proofErr w:type="gramEnd"/>
            <w:r w:rsidRPr="003C7F52">
              <w:t xml:space="preserve"> Упоровского муниципального района на 2019 год </w:t>
            </w:r>
          </w:p>
          <w:tbl>
            <w:tblPr>
              <w:tblW w:w="9978" w:type="dxa"/>
              <w:tblLook w:val="04A0" w:firstRow="1" w:lastRow="0" w:firstColumn="1" w:lastColumn="0" w:noHBand="0" w:noVBand="1"/>
            </w:tblPr>
            <w:tblGrid>
              <w:gridCol w:w="5005"/>
              <w:gridCol w:w="531"/>
              <w:gridCol w:w="536"/>
              <w:gridCol w:w="1924"/>
              <w:gridCol w:w="659"/>
              <w:gridCol w:w="1337"/>
            </w:tblGrid>
            <w:tr w:rsidR="00504F0A" w:rsidRPr="00504F0A" w:rsidTr="00504F0A">
              <w:trPr>
                <w:trHeight w:val="285"/>
              </w:trPr>
              <w:tc>
                <w:tcPr>
                  <w:tcW w:w="500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4F0A" w:rsidRPr="00504F0A" w:rsidRDefault="00504F0A" w:rsidP="009553D6">
                  <w:pPr>
                    <w:pStyle w:val="Table0"/>
                  </w:pPr>
                  <w:r w:rsidRPr="00504F0A">
                    <w:t>Наименование</w:t>
                  </w:r>
                </w:p>
              </w:tc>
              <w:tc>
                <w:tcPr>
                  <w:tcW w:w="5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4F0A" w:rsidRPr="00504F0A" w:rsidRDefault="00504F0A" w:rsidP="009553D6">
                  <w:pPr>
                    <w:pStyle w:val="Table0"/>
                  </w:pPr>
                  <w:proofErr w:type="spellStart"/>
                  <w:r w:rsidRPr="00504F0A">
                    <w:t>Рз</w:t>
                  </w:r>
                  <w:proofErr w:type="spellEnd"/>
                </w:p>
              </w:tc>
              <w:tc>
                <w:tcPr>
                  <w:tcW w:w="5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4F0A" w:rsidRPr="00504F0A" w:rsidRDefault="00504F0A" w:rsidP="009553D6">
                  <w:pPr>
                    <w:pStyle w:val="Table0"/>
                  </w:pPr>
                  <w:proofErr w:type="spellStart"/>
                  <w:proofErr w:type="gramStart"/>
                  <w:r w:rsidRPr="00504F0A">
                    <w:t>Пр</w:t>
                  </w:r>
                  <w:proofErr w:type="spellEnd"/>
                  <w:proofErr w:type="gramEnd"/>
                </w:p>
              </w:tc>
              <w:tc>
                <w:tcPr>
                  <w:tcW w:w="19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4F0A" w:rsidRPr="00504F0A" w:rsidRDefault="00504F0A" w:rsidP="009553D6">
                  <w:pPr>
                    <w:pStyle w:val="Table0"/>
                  </w:pPr>
                  <w:r w:rsidRPr="00504F0A">
                    <w:t>ЦСР</w:t>
                  </w:r>
                </w:p>
              </w:tc>
              <w:tc>
                <w:tcPr>
                  <w:tcW w:w="6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4F0A" w:rsidRPr="00504F0A" w:rsidRDefault="00504F0A" w:rsidP="009553D6">
                  <w:pPr>
                    <w:pStyle w:val="Table0"/>
                  </w:pPr>
                  <w:r w:rsidRPr="00504F0A">
                    <w:t>ВР</w:t>
                  </w:r>
                </w:p>
              </w:tc>
              <w:tc>
                <w:tcPr>
                  <w:tcW w:w="13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04F0A" w:rsidRPr="00504F0A" w:rsidRDefault="00504F0A" w:rsidP="009553D6">
                  <w:pPr>
                    <w:pStyle w:val="Table"/>
                  </w:pPr>
                  <w:r w:rsidRPr="00504F0A">
                    <w:t>Сумма,</w:t>
                  </w:r>
                  <w:r w:rsidRPr="00504F0A">
                    <w:br/>
                    <w:t>тыс. руб.</w:t>
                  </w:r>
                </w:p>
              </w:tc>
            </w:tr>
            <w:tr w:rsidR="00504F0A" w:rsidRPr="00504F0A" w:rsidTr="00504F0A">
              <w:trPr>
                <w:trHeight w:val="285"/>
              </w:trPr>
              <w:tc>
                <w:tcPr>
                  <w:tcW w:w="50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4F0A" w:rsidRPr="00504F0A" w:rsidRDefault="00504F0A" w:rsidP="009553D6">
                  <w:pPr>
                    <w:pStyle w:val="Table"/>
                  </w:pPr>
                </w:p>
              </w:tc>
              <w:tc>
                <w:tcPr>
                  <w:tcW w:w="5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4F0A" w:rsidRPr="00504F0A" w:rsidRDefault="00504F0A" w:rsidP="009553D6">
                  <w:pPr>
                    <w:pStyle w:val="Table"/>
                  </w:pPr>
                </w:p>
              </w:tc>
              <w:tc>
                <w:tcPr>
                  <w:tcW w:w="52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4F0A" w:rsidRPr="00504F0A" w:rsidRDefault="00504F0A" w:rsidP="009553D6">
                  <w:pPr>
                    <w:pStyle w:val="Table"/>
                  </w:pPr>
                </w:p>
              </w:tc>
              <w:tc>
                <w:tcPr>
                  <w:tcW w:w="19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4F0A" w:rsidRPr="00504F0A" w:rsidRDefault="00504F0A" w:rsidP="009553D6">
                  <w:pPr>
                    <w:pStyle w:val="Table"/>
                  </w:pPr>
                </w:p>
              </w:tc>
              <w:tc>
                <w:tcPr>
                  <w:tcW w:w="6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4F0A" w:rsidRPr="00504F0A" w:rsidRDefault="00504F0A" w:rsidP="009553D6">
                  <w:pPr>
                    <w:pStyle w:val="Table"/>
                  </w:pPr>
                </w:p>
              </w:tc>
              <w:tc>
                <w:tcPr>
                  <w:tcW w:w="13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04F0A" w:rsidRPr="00504F0A" w:rsidRDefault="00504F0A" w:rsidP="009553D6">
                  <w:pPr>
                    <w:pStyle w:val="Table"/>
                  </w:pPr>
                </w:p>
              </w:tc>
            </w:tr>
            <w:tr w:rsidR="009F70B6" w:rsidRPr="00504F0A" w:rsidTr="00504F0A">
              <w:trPr>
                <w:trHeight w:val="3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ОБЩЕГОСУДАРСТВЕННЫЕ ВОПРОСЫ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45 241</w:t>
                  </w:r>
                </w:p>
              </w:tc>
            </w:tr>
            <w:tr w:rsidR="009F70B6" w:rsidRPr="00504F0A" w:rsidTr="00504F0A">
              <w:trPr>
                <w:trHeight w:val="9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2 575</w:t>
                  </w:r>
                </w:p>
              </w:tc>
            </w:tr>
            <w:tr w:rsidR="009F70B6" w:rsidRPr="00504F0A" w:rsidTr="00504F0A">
              <w:trPr>
                <w:trHeight w:val="97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Высшее должностное лицо муниципального образования (глава муниципального образования, </w:t>
                  </w:r>
                  <w:proofErr w:type="gramStart"/>
                  <w:r>
                    <w:t>возглавляющий</w:t>
                  </w:r>
                  <w:proofErr w:type="gramEnd"/>
                  <w:r>
                    <w:t xml:space="preserve"> местную администрацию)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2 575</w:t>
                  </w:r>
                </w:p>
              </w:tc>
            </w:tr>
            <w:tr w:rsidR="009F70B6" w:rsidRPr="00504F0A" w:rsidTr="00504F0A">
              <w:trPr>
                <w:trHeight w:val="155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2 575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2 575</w:t>
                  </w:r>
                </w:p>
              </w:tc>
            </w:tr>
            <w:tr w:rsidR="009F70B6" w:rsidRPr="00504F0A" w:rsidTr="00504F0A">
              <w:trPr>
                <w:trHeight w:val="14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</w:tr>
            <w:tr w:rsidR="009F70B6" w:rsidRPr="00504F0A" w:rsidTr="00504F0A">
              <w:trPr>
                <w:trHeight w:val="8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Обеспечение деятельности органов местного самоуправления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</w:tr>
            <w:tr w:rsidR="009F70B6" w:rsidRPr="00504F0A" w:rsidTr="00504F0A">
              <w:trPr>
                <w:trHeight w:val="6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</w:tr>
            <w:tr w:rsidR="009F70B6" w:rsidRPr="00504F0A" w:rsidTr="00504F0A">
              <w:trPr>
                <w:trHeight w:val="14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22 371</w:t>
                  </w:r>
                </w:p>
              </w:tc>
            </w:tr>
            <w:tr w:rsidR="009F70B6" w:rsidRPr="00504F0A" w:rsidTr="00504F0A">
              <w:trPr>
                <w:trHeight w:val="112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предпринимательства и торговли в Упоровском муниципальном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477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"Создание благоприятных условий для развития субъектов малого и среднего предпринимательства"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477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Обеспечение деятельности органов местного самоуправления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477</w:t>
                  </w:r>
                </w:p>
              </w:tc>
            </w:tr>
            <w:tr w:rsidR="009F70B6" w:rsidRPr="00504F0A" w:rsidTr="00504F0A">
              <w:trPr>
                <w:trHeight w:val="16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477</w:t>
                  </w:r>
                </w:p>
              </w:tc>
            </w:tr>
            <w:tr w:rsidR="009F70B6" w:rsidRPr="00504F0A" w:rsidTr="00504F0A">
              <w:trPr>
                <w:trHeight w:val="7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477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Обеспечение деятельности органов местного самоуправления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21 195</w:t>
                  </w:r>
                </w:p>
              </w:tc>
            </w:tr>
            <w:tr w:rsidR="009F70B6" w:rsidRPr="00504F0A" w:rsidTr="00504F0A">
              <w:trPr>
                <w:trHeight w:val="17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20 342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20 342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853</w:t>
                  </w:r>
                </w:p>
              </w:tc>
            </w:tr>
            <w:tr w:rsidR="009F70B6" w:rsidRPr="00504F0A" w:rsidTr="00504F0A">
              <w:trPr>
                <w:trHeight w:val="10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853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Формирование и содержание архивных фондов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99 0 00 71902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407</w:t>
                  </w:r>
                </w:p>
              </w:tc>
            </w:tr>
            <w:tr w:rsidR="009F70B6" w:rsidRPr="00504F0A" w:rsidTr="00504F0A">
              <w:trPr>
                <w:trHeight w:val="175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99 0 00 71902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407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99 0 00 71902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407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Создание и организация деятельности административных комиссий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99 0 00 71904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290</w:t>
                  </w:r>
                </w:p>
              </w:tc>
            </w:tr>
            <w:tr w:rsidR="009F70B6" w:rsidRPr="00504F0A" w:rsidTr="00504F0A">
              <w:trPr>
                <w:trHeight w:val="17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99 0 00 71904 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198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99 0 00 71904 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198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99 0 00 71904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92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99 0 00 71904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92</w:t>
                  </w:r>
                </w:p>
              </w:tc>
            </w:tr>
            <w:tr w:rsidR="009F70B6" w:rsidRPr="00504F0A" w:rsidTr="00504F0A">
              <w:trPr>
                <w:trHeight w:val="17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99 0 00 71907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99 0 00 71907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99 0 00 71907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126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Обеспечение деятельности органов местного самоуправления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126</w:t>
                  </w:r>
                </w:p>
              </w:tc>
            </w:tr>
            <w:tr w:rsidR="009F70B6" w:rsidRPr="00504F0A" w:rsidTr="00504F0A">
              <w:trPr>
                <w:trHeight w:val="6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126</w:t>
                  </w:r>
                </w:p>
              </w:tc>
            </w:tr>
            <w:tr w:rsidR="009F70B6" w:rsidRPr="00504F0A" w:rsidTr="00504F0A">
              <w:trPr>
                <w:trHeight w:val="10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126</w:t>
                  </w:r>
                </w:p>
              </w:tc>
            </w:tr>
            <w:tr w:rsidR="009F70B6" w:rsidRPr="00504F0A" w:rsidTr="00504F0A">
              <w:trPr>
                <w:trHeight w:val="6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Обеспечение проведения выборов и референдумов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90</w:t>
                  </w:r>
                </w:p>
              </w:tc>
            </w:tr>
            <w:tr w:rsidR="009F70B6" w:rsidRPr="00504F0A" w:rsidTr="00504F0A">
              <w:trPr>
                <w:trHeight w:val="6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Иные межбюджетные трансферты бюджетам бюджетной системы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90</w:t>
                  </w:r>
                </w:p>
              </w:tc>
            </w:tr>
            <w:tr w:rsidR="009F70B6" w:rsidRPr="00504F0A" w:rsidTr="00504F0A">
              <w:trPr>
                <w:trHeight w:val="3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90</w:t>
                  </w:r>
                </w:p>
              </w:tc>
            </w:tr>
            <w:tr w:rsidR="009F70B6" w:rsidRPr="00504F0A" w:rsidTr="00504F0A">
              <w:trPr>
                <w:trHeight w:val="31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90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Резервные фонды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968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Резервный фонд местной администрации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99 0 00 70700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968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99 0 00 70700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968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Резервные средства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99 0 00 70700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870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968</w:t>
                  </w:r>
                </w:p>
              </w:tc>
            </w:tr>
            <w:tr w:rsidR="009F70B6" w:rsidRPr="00504F0A" w:rsidTr="00504F0A">
              <w:trPr>
                <w:trHeight w:val="3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Другие общегосударственные вопросы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18 911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предпринимательства и торговли в Упоровском муниципальном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202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"Совершенствование нормативно-правовой базы, регулирующей торговую деятельность"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Формирование торгового реестра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12 0 01 71914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12 0 01 71914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</w:t>
                  </w:r>
                </w:p>
              </w:tc>
            </w:tr>
            <w:tr w:rsidR="009F70B6" w:rsidRPr="00504F0A" w:rsidTr="00504F0A">
              <w:trPr>
                <w:trHeight w:val="9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12 0 01 71914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</w:t>
                  </w:r>
                </w:p>
              </w:tc>
            </w:tr>
            <w:tr w:rsidR="009F70B6" w:rsidRPr="00504F0A" w:rsidTr="00504F0A">
              <w:trPr>
                <w:trHeight w:val="9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"Создание благоприятных условий для развития субъектов малого и среднего предпринимательства"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182</w:t>
                  </w:r>
                </w:p>
              </w:tc>
            </w:tr>
            <w:tr w:rsidR="009F70B6" w:rsidRPr="00504F0A" w:rsidTr="00504F0A">
              <w:trPr>
                <w:trHeight w:val="9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Приведение в нормативное состояние объектов, передаваемых в пользование субъектам малого бизнеса и предпринимательства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12 0 03 70335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182</w:t>
                  </w:r>
                </w:p>
              </w:tc>
            </w:tr>
            <w:tr w:rsidR="009F70B6" w:rsidRPr="00504F0A" w:rsidTr="00504F0A">
              <w:trPr>
                <w:trHeight w:val="6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12 0 03 70335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182</w:t>
                  </w:r>
                </w:p>
              </w:tc>
            </w:tr>
            <w:tr w:rsidR="009F70B6" w:rsidRPr="00504F0A" w:rsidTr="00504F0A">
              <w:trPr>
                <w:trHeight w:val="9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12 0 03 70335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182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"Устойчивое развитие сельских территорий Упоровского района Тюменской области"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290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Мероприятие "Улучшение условий жизнедеятельности на сельских территориях Упоровского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290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Исполнение управленческих функций по социальной поддержке отдельных категорий граждан по обеспечению жильем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22 0 01 19120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290</w:t>
                  </w:r>
                </w:p>
              </w:tc>
            </w:tr>
            <w:tr w:rsidR="009F70B6" w:rsidRPr="00504F0A" w:rsidTr="00504F0A">
              <w:trPr>
                <w:trHeight w:val="16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22 0 01 19120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198</w:t>
                  </w:r>
                </w:p>
              </w:tc>
            </w:tr>
            <w:tr w:rsidR="009F70B6" w:rsidRPr="00504F0A" w:rsidTr="00504F0A">
              <w:trPr>
                <w:trHeight w:val="6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22 0 01 19120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198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22 0 01 19120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92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22 0 01 19120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92</w:t>
                  </w:r>
                </w:p>
              </w:tc>
            </w:tr>
            <w:tr w:rsidR="009F70B6" w:rsidRPr="00504F0A" w:rsidTr="00504F0A">
              <w:trPr>
                <w:trHeight w:val="9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Осуществление государственных полномочий по государственной регистрации актов гражданского состояния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949</w:t>
                  </w:r>
                </w:p>
              </w:tc>
            </w:tr>
            <w:tr w:rsidR="009F70B6" w:rsidRPr="00504F0A" w:rsidTr="00504F0A">
              <w:trPr>
                <w:trHeight w:val="16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172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172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777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777</w:t>
                  </w:r>
                </w:p>
              </w:tc>
            </w:tr>
            <w:tr w:rsidR="009F70B6" w:rsidRPr="00504F0A" w:rsidTr="00504F0A">
              <w:trPr>
                <w:trHeight w:val="236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99 0 00 59300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1 252</w:t>
                  </w:r>
                </w:p>
              </w:tc>
            </w:tr>
            <w:tr w:rsidR="009F70B6" w:rsidRPr="00504F0A" w:rsidTr="00504F0A">
              <w:trPr>
                <w:trHeight w:val="16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99 0 00 59300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1 252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99 0 00 59300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1 252</w:t>
                  </w:r>
                </w:p>
              </w:tc>
            </w:tr>
            <w:tr w:rsidR="009F70B6" w:rsidRPr="00504F0A" w:rsidTr="00504F0A">
              <w:trPr>
                <w:trHeight w:val="325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99 0 00 59310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724</w:t>
                  </w:r>
                </w:p>
              </w:tc>
            </w:tr>
            <w:tr w:rsidR="009F70B6" w:rsidRPr="00504F0A" w:rsidTr="00504F0A">
              <w:trPr>
                <w:trHeight w:val="175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99 0 00 59310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724</w:t>
                  </w:r>
                </w:p>
              </w:tc>
            </w:tr>
            <w:tr w:rsidR="009F70B6" w:rsidRPr="00504F0A" w:rsidTr="00504F0A">
              <w:trPr>
                <w:trHeight w:val="6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99 0 00 59310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724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Организация и проведение организационных и юбилейных мероприятий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300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300</w:t>
                  </w:r>
                </w:p>
              </w:tc>
            </w:tr>
            <w:tr w:rsidR="009F70B6" w:rsidRPr="00504F0A" w:rsidTr="00504F0A">
              <w:trPr>
                <w:trHeight w:val="10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300</w:t>
                  </w:r>
                </w:p>
              </w:tc>
            </w:tr>
            <w:tr w:rsidR="009F70B6" w:rsidRPr="00504F0A" w:rsidTr="00504F0A">
              <w:trPr>
                <w:trHeight w:val="6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Членские взносы в совет муниципальных образований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104</w:t>
                  </w:r>
                </w:p>
              </w:tc>
            </w:tr>
            <w:tr w:rsidR="009F70B6" w:rsidRPr="00504F0A" w:rsidTr="00504F0A">
              <w:trPr>
                <w:trHeight w:val="3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104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Уплата налогов, сборов и иных платежей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850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104</w:t>
                  </w:r>
                </w:p>
              </w:tc>
            </w:tr>
            <w:tr w:rsidR="009F70B6" w:rsidRPr="00504F0A" w:rsidTr="00504F0A">
              <w:trPr>
                <w:trHeight w:val="3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Информационные услуги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1 569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1 569</w:t>
                  </w:r>
                </w:p>
              </w:tc>
            </w:tr>
            <w:tr w:rsidR="009F70B6" w:rsidRPr="00504F0A" w:rsidTr="00504F0A">
              <w:trPr>
                <w:trHeight w:val="10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1 569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665</w:t>
                  </w:r>
                </w:p>
              </w:tc>
            </w:tr>
            <w:tr w:rsidR="009F70B6" w:rsidRPr="00504F0A" w:rsidTr="00504F0A">
              <w:trPr>
                <w:trHeight w:val="6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665</w:t>
                  </w:r>
                </w:p>
              </w:tc>
            </w:tr>
            <w:tr w:rsidR="009F70B6" w:rsidRPr="00504F0A" w:rsidTr="00504F0A">
              <w:trPr>
                <w:trHeight w:val="9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665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Выполнение других обязательств органа местного самоуправления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12 141</w:t>
                  </w:r>
                </w:p>
              </w:tc>
            </w:tr>
            <w:tr w:rsidR="009F70B6" w:rsidRPr="00504F0A" w:rsidTr="00504F0A">
              <w:trPr>
                <w:trHeight w:val="15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6 168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6 168</w:t>
                  </w:r>
                </w:p>
              </w:tc>
            </w:tr>
            <w:tr w:rsidR="009F70B6" w:rsidRPr="00504F0A" w:rsidTr="00504F0A">
              <w:trPr>
                <w:trHeight w:val="7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5 951</w:t>
                  </w:r>
                </w:p>
              </w:tc>
            </w:tr>
            <w:tr w:rsidR="009F70B6" w:rsidRPr="00504F0A" w:rsidTr="00504F0A">
              <w:trPr>
                <w:trHeight w:val="10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5 951</w:t>
                  </w:r>
                </w:p>
              </w:tc>
            </w:tr>
            <w:tr w:rsidR="009F70B6" w:rsidRPr="00504F0A" w:rsidTr="00504F0A">
              <w:trPr>
                <w:trHeight w:val="3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</w:t>
                  </w:r>
                </w:p>
              </w:tc>
            </w:tr>
            <w:tr w:rsidR="009F70B6" w:rsidRPr="00504F0A" w:rsidTr="00504F0A">
              <w:trPr>
                <w:trHeight w:val="3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Исполнение судебных актов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830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Уплата налогов, сборов и иных платежей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850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</w:t>
                  </w:r>
                </w:p>
              </w:tc>
            </w:tr>
            <w:tr w:rsidR="009F70B6" w:rsidRPr="00504F0A" w:rsidTr="00504F0A">
              <w:trPr>
                <w:trHeight w:val="6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Иные межбюджетные трансферты бюджетам бюджетной системы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570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570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570</w:t>
                  </w:r>
                </w:p>
              </w:tc>
            </w:tr>
            <w:tr w:rsidR="009F70B6" w:rsidRPr="00504F0A" w:rsidTr="00504F0A">
              <w:trPr>
                <w:trHeight w:val="16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145</w:t>
                  </w:r>
                </w:p>
              </w:tc>
            </w:tr>
            <w:tr w:rsidR="009F70B6" w:rsidRPr="00504F0A" w:rsidTr="00504F0A">
              <w:trPr>
                <w:trHeight w:val="16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116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116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29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99 0 00 71910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29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Национальная оборона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1 737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Мобилизационная и вневойсковая подготовка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1 737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99 0 00 51180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1 737</w:t>
                  </w:r>
                </w:p>
              </w:tc>
            </w:tr>
            <w:tr w:rsidR="009F70B6" w:rsidRPr="00504F0A" w:rsidTr="00504F0A">
              <w:trPr>
                <w:trHeight w:val="3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99 0 00 51180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1 737</w:t>
                  </w:r>
                </w:p>
              </w:tc>
            </w:tr>
            <w:tr w:rsidR="009F70B6" w:rsidRPr="00504F0A" w:rsidTr="00504F0A">
              <w:trPr>
                <w:trHeight w:val="3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Субвенции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99 0 00 51180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530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1 737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8 071</w:t>
                  </w:r>
                </w:p>
              </w:tc>
            </w:tr>
            <w:tr w:rsidR="009F70B6" w:rsidRPr="00504F0A" w:rsidTr="00504F0A">
              <w:trPr>
                <w:trHeight w:val="10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6 473</w:t>
                  </w:r>
                </w:p>
              </w:tc>
            </w:tr>
            <w:tr w:rsidR="009F70B6" w:rsidRPr="00504F0A" w:rsidTr="00504F0A">
              <w:trPr>
                <w:trHeight w:val="16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557</w:t>
                  </w:r>
                </w:p>
              </w:tc>
            </w:tr>
            <w:tr w:rsidR="009F70B6" w:rsidRPr="00504F0A" w:rsidTr="00504F0A">
              <w:trPr>
                <w:trHeight w:val="13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557</w:t>
                  </w:r>
                </w:p>
              </w:tc>
            </w:tr>
            <w:tr w:rsidR="009F70B6" w:rsidRPr="00504F0A" w:rsidTr="00504F0A">
              <w:trPr>
                <w:trHeight w:val="10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19 0 01 70180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502</w:t>
                  </w:r>
                </w:p>
              </w:tc>
            </w:tr>
            <w:tr w:rsidR="009F70B6" w:rsidRPr="00504F0A" w:rsidTr="00504F0A">
              <w:trPr>
                <w:trHeight w:val="8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19 0 01 70180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502</w:t>
                  </w:r>
                </w:p>
              </w:tc>
            </w:tr>
            <w:tr w:rsidR="009F70B6" w:rsidRPr="00504F0A" w:rsidTr="00504F0A">
              <w:trPr>
                <w:trHeight w:val="10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19 0 01 70180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502</w:t>
                  </w:r>
                </w:p>
              </w:tc>
            </w:tr>
            <w:tr w:rsidR="009F70B6" w:rsidRPr="00504F0A" w:rsidTr="00504F0A">
              <w:trPr>
                <w:trHeight w:val="9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Организация мероприятий по обеспечению безопасности людей на водных объектах, охране их жизни и здоровья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19 0 01 70190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55</w:t>
                  </w:r>
                </w:p>
              </w:tc>
            </w:tr>
            <w:tr w:rsidR="009F70B6" w:rsidRPr="00504F0A" w:rsidTr="00504F0A">
              <w:trPr>
                <w:trHeight w:val="3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19 0 01 70190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55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19 0 01 70190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55</w:t>
                  </w:r>
                </w:p>
              </w:tc>
            </w:tr>
            <w:tr w:rsidR="009F70B6" w:rsidRPr="00504F0A" w:rsidTr="00504F0A">
              <w:trPr>
                <w:trHeight w:val="12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Приведение в нормативное состояние и оформление в муниципальную собственность скотомогильников, находящихся в ведении муниципальных образований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99 0 00 19610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1 310</w:t>
                  </w:r>
                </w:p>
              </w:tc>
            </w:tr>
            <w:tr w:rsidR="009F70B6" w:rsidRPr="00504F0A" w:rsidTr="00504F0A">
              <w:trPr>
                <w:trHeight w:val="6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99 0 00 19610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1 310</w:t>
                  </w:r>
                </w:p>
              </w:tc>
            </w:tr>
            <w:tr w:rsidR="009F70B6" w:rsidRPr="00504F0A" w:rsidTr="00504F0A">
              <w:trPr>
                <w:trHeight w:val="93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99 0 00 19610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1 310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 на содержание скотомогильников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755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755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755</w:t>
                  </w:r>
                </w:p>
              </w:tc>
            </w:tr>
            <w:tr w:rsidR="009F70B6" w:rsidRPr="00504F0A" w:rsidTr="00504F0A">
              <w:trPr>
                <w:trHeight w:val="4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Содержание единой дежурно - диспетчерской службы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99 0 00 70203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3 600</w:t>
                  </w:r>
                </w:p>
              </w:tc>
            </w:tr>
            <w:tr w:rsidR="009F70B6" w:rsidRPr="00504F0A" w:rsidTr="00504F0A">
              <w:trPr>
                <w:trHeight w:val="16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99 0 00 70203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3 373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99 0 00 70203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3 373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99 0 00 70203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227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99 0 00 70203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227</w:t>
                  </w:r>
                </w:p>
              </w:tc>
            </w:tr>
            <w:tr w:rsidR="009F70B6" w:rsidRPr="00504F0A" w:rsidTr="00504F0A">
              <w:trPr>
                <w:trHeight w:val="6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Обустройство и приведение в нормативное состояние  скотомогильников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99 0 00 70205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99 0 00 70205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99 0 00 70205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</w:t>
                  </w:r>
                </w:p>
              </w:tc>
            </w:tr>
            <w:tr w:rsidR="009F70B6" w:rsidRPr="00504F0A" w:rsidTr="00504F0A">
              <w:trPr>
                <w:trHeight w:val="6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Иные межбюджетные трансферты бюджетам бюджетной системы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249</w:t>
                  </w:r>
                </w:p>
              </w:tc>
            </w:tr>
            <w:tr w:rsidR="009F70B6" w:rsidRPr="00504F0A" w:rsidTr="00504F0A">
              <w:trPr>
                <w:trHeight w:val="3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249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249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Обеспечение пожарной безопасности 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1 202</w:t>
                  </w:r>
                </w:p>
              </w:tc>
            </w:tr>
            <w:tr w:rsidR="009F70B6" w:rsidRPr="00504F0A" w:rsidTr="00504F0A">
              <w:trPr>
                <w:trHeight w:val="9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Обустройство и поддержание в нормативном состоянии муниципальных объектов, обеспечивающих пожарную безопасность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99 0 00 70206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1 202</w:t>
                  </w:r>
                </w:p>
              </w:tc>
            </w:tr>
            <w:tr w:rsidR="009F70B6" w:rsidRPr="00504F0A" w:rsidTr="00504F0A">
              <w:trPr>
                <w:trHeight w:val="58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99 0 00 70206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1 202</w:t>
                  </w:r>
                </w:p>
              </w:tc>
            </w:tr>
            <w:tr w:rsidR="009F70B6" w:rsidRPr="00504F0A" w:rsidTr="00504F0A">
              <w:trPr>
                <w:trHeight w:val="9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99 0 00 70206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1 202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Миграционная политика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64</w:t>
                  </w:r>
                </w:p>
              </w:tc>
            </w:tr>
            <w:tr w:rsidR="009F70B6" w:rsidRPr="00504F0A" w:rsidTr="00504F0A">
              <w:trPr>
                <w:trHeight w:val="10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Участие в осуществлении государственной политики в отношении соотечественников, проживающих за рубежом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99 0 00 19170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64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99 0 00 19170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64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99 0 00 19170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64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332</w:t>
                  </w:r>
                </w:p>
              </w:tc>
            </w:tr>
            <w:tr w:rsidR="009F70B6" w:rsidRPr="00504F0A" w:rsidTr="00504F0A">
              <w:trPr>
                <w:trHeight w:val="9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Участие товариществ собственников жилья, кондоминиумов, домовых комитетов в проведении мероприятий по предупреждению правонарушений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99 0 00 11430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99 0 00 11430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</w:tr>
            <w:tr w:rsidR="009F70B6" w:rsidRPr="00504F0A" w:rsidTr="00504F0A">
              <w:trPr>
                <w:trHeight w:val="3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99 0 00 11430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132</w:t>
                  </w:r>
                </w:p>
              </w:tc>
            </w:tr>
            <w:tr w:rsidR="009F70B6" w:rsidRPr="00504F0A" w:rsidTr="00504F0A">
              <w:trPr>
                <w:trHeight w:val="6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132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132</w:t>
                  </w:r>
                </w:p>
              </w:tc>
            </w:tr>
            <w:tr w:rsidR="009F70B6" w:rsidRPr="00504F0A" w:rsidTr="00504F0A">
              <w:trPr>
                <w:trHeight w:val="4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НАЦИОНАЛЬНАЯ ЭКОНОМИКА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110 789</w:t>
                  </w:r>
                </w:p>
              </w:tc>
            </w:tr>
            <w:tr w:rsidR="009F70B6" w:rsidRPr="00504F0A" w:rsidTr="00504F0A">
              <w:trPr>
                <w:trHeight w:val="4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Общеэкономические вопросы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1 056</w:t>
                  </w:r>
                </w:p>
              </w:tc>
            </w:tr>
            <w:tr w:rsidR="009F70B6" w:rsidRPr="00504F0A" w:rsidTr="00504F0A">
              <w:trPr>
                <w:trHeight w:val="6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Организация временного трудоустройства несовершеннолетних граждан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563</w:t>
                  </w:r>
                </w:p>
              </w:tc>
            </w:tr>
            <w:tr w:rsidR="009F70B6" w:rsidRPr="00504F0A" w:rsidTr="00504F0A">
              <w:trPr>
                <w:trHeight w:val="7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563</w:t>
                  </w:r>
                </w:p>
              </w:tc>
            </w:tr>
            <w:tr w:rsidR="009F70B6" w:rsidRPr="00504F0A" w:rsidTr="00504F0A">
              <w:trPr>
                <w:trHeight w:val="4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563</w:t>
                  </w:r>
                </w:p>
              </w:tc>
            </w:tr>
            <w:tr w:rsidR="009F70B6" w:rsidRPr="00504F0A" w:rsidTr="00504F0A">
              <w:trPr>
                <w:trHeight w:val="61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Организация общественных и временных рабочих мест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99 0 00 70331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493</w:t>
                  </w:r>
                </w:p>
              </w:tc>
            </w:tr>
            <w:tr w:rsidR="009F70B6" w:rsidRPr="00504F0A" w:rsidTr="00504F0A">
              <w:trPr>
                <w:trHeight w:val="6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99 0 00 70331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493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99 0 00 70331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493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Топливно-энергетический комплекс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1 860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Мероприятия по обеспечению эксплуатации объектов газоснабжения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99 0 00 89540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1 860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99 0 00 89540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1 860</w:t>
                  </w:r>
                </w:p>
              </w:tc>
            </w:tr>
            <w:tr w:rsidR="009F70B6" w:rsidRPr="00504F0A" w:rsidTr="00504F0A">
              <w:trPr>
                <w:trHeight w:val="10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99 0 00 89540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1 860</w:t>
                  </w:r>
                </w:p>
              </w:tc>
            </w:tr>
            <w:tr w:rsidR="009F70B6" w:rsidRPr="00504F0A" w:rsidTr="00504F0A">
              <w:trPr>
                <w:trHeight w:val="4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Сельское хозяйство и рыболовство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5 952</w:t>
                  </w:r>
                </w:p>
              </w:tc>
            </w:tr>
            <w:tr w:rsidR="009F70B6" w:rsidRPr="00504F0A" w:rsidTr="00504F0A">
              <w:trPr>
                <w:trHeight w:val="9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предпринимательства и торговли в Упоровском муниципальном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</w:tr>
            <w:tr w:rsidR="009F70B6" w:rsidRPr="00504F0A" w:rsidTr="00504F0A">
              <w:trPr>
                <w:trHeight w:val="10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"Создание благоприятных условий для развития субъектов малого и среднего предпринимательства"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по поддержке и развитию субъектов малого и среднего предпринимательства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</w:tr>
            <w:tr w:rsidR="009F70B6" w:rsidRPr="00504F0A" w:rsidTr="00504F0A">
              <w:trPr>
                <w:trHeight w:val="3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</w:tr>
            <w:tr w:rsidR="009F70B6" w:rsidRPr="00504F0A" w:rsidTr="00504F0A">
              <w:trPr>
                <w:trHeight w:val="13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Муниципальная программа "Основные направления развития агропромышленного комплекса Упоровского муниципального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4 237</w:t>
                  </w:r>
                </w:p>
              </w:tc>
            </w:tr>
            <w:tr w:rsidR="009F70B6" w:rsidRPr="00504F0A" w:rsidTr="00504F0A">
              <w:trPr>
                <w:trHeight w:val="4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Поддержка сельскохозяйственного производства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18 0 00 19190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4 060</w:t>
                  </w:r>
                </w:p>
              </w:tc>
            </w:tr>
            <w:tr w:rsidR="009F70B6" w:rsidRPr="00504F0A" w:rsidTr="00504F0A">
              <w:trPr>
                <w:trHeight w:val="17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18 0 00 19190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3 715</w:t>
                  </w:r>
                </w:p>
              </w:tc>
            </w:tr>
            <w:tr w:rsidR="009F70B6" w:rsidRPr="00504F0A" w:rsidTr="00504F0A">
              <w:trPr>
                <w:trHeight w:val="7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18 0 00 19190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3 715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18 0 00 19190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345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18 0 00 19190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345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в области сельскохозяйственного производства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18 0 00 78810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57</w:t>
                  </w:r>
                </w:p>
              </w:tc>
            </w:tr>
            <w:tr w:rsidR="009F70B6" w:rsidRPr="00504F0A" w:rsidTr="00504F0A">
              <w:trPr>
                <w:trHeight w:val="60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18 0 00 78810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18 0 00 78810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</w:t>
                  </w:r>
                </w:p>
              </w:tc>
            </w:tr>
            <w:tr w:rsidR="009F70B6" w:rsidRPr="00504F0A" w:rsidTr="00504F0A">
              <w:trPr>
                <w:trHeight w:val="93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18 0 00 78810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35</w:t>
                  </w:r>
                </w:p>
              </w:tc>
            </w:tr>
            <w:tr w:rsidR="009F70B6" w:rsidRPr="00504F0A" w:rsidTr="00504F0A">
              <w:trPr>
                <w:trHeight w:val="31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18 0 00 78810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35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Содействие достижению целевых показателей региональных программ развития агропромышленного комплекса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R5430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</w:tr>
            <w:tr w:rsidR="009F70B6" w:rsidRPr="00504F0A" w:rsidTr="00504F0A">
              <w:trPr>
                <w:trHeight w:val="31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R5430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</w:tr>
            <w:tr w:rsidR="009F70B6" w:rsidRPr="00504F0A" w:rsidTr="00504F0A">
              <w:trPr>
                <w:trHeight w:val="12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0 00 R5430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"Устойчивое развитие сельских территорий Упоровского района Тюменской области"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432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Мероприятие "Улучшение условий жизнедеятельности на сельских территориях Упоровского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432</w:t>
                  </w:r>
                </w:p>
              </w:tc>
            </w:tr>
            <w:tr w:rsidR="009F70B6" w:rsidRPr="00504F0A" w:rsidTr="00504F0A">
              <w:trPr>
                <w:trHeight w:val="12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Реализация мероприятий по устойчивому развитию сельских территорий (</w:t>
                  </w:r>
                  <w:proofErr w:type="spellStart"/>
                  <w:r>
                    <w:t>грантовая</w:t>
                  </w:r>
                  <w:proofErr w:type="spellEnd"/>
                  <w:r>
                    <w:t xml:space="preserve"> поддержка местных инициатив граждан, проживающих в сельской местности)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L5672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432</w:t>
                  </w:r>
                </w:p>
              </w:tc>
            </w:tr>
            <w:tr w:rsidR="009F70B6" w:rsidRPr="00504F0A" w:rsidTr="00504F0A">
              <w:trPr>
                <w:trHeight w:val="3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L5672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432</w:t>
                  </w:r>
                </w:p>
              </w:tc>
            </w:tr>
            <w:tr w:rsidR="009F70B6" w:rsidRPr="00504F0A" w:rsidTr="00504F0A">
              <w:trPr>
                <w:trHeight w:val="3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L5672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432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Решение вопросов местного значения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99 0 00 19990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99 0 00 19990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99 0 00 19990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</w:tr>
            <w:tr w:rsidR="009F70B6" w:rsidRPr="00504F0A" w:rsidTr="00504F0A">
              <w:trPr>
                <w:trHeight w:val="13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99 0 00 45432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99 0 00 45432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</w:tr>
            <w:tr w:rsidR="009F70B6" w:rsidRPr="00504F0A" w:rsidTr="00504F0A">
              <w:trPr>
                <w:trHeight w:val="13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99 0 00 45432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</w:tr>
            <w:tr w:rsidR="009F70B6" w:rsidRPr="00504F0A" w:rsidTr="00504F0A">
              <w:trPr>
                <w:trHeight w:val="6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Иные межбюджетные трансферты бюджетам бюджетной системы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83</w:t>
                  </w:r>
                </w:p>
              </w:tc>
            </w:tr>
            <w:tr w:rsidR="009F70B6" w:rsidRPr="00504F0A" w:rsidTr="00504F0A">
              <w:trPr>
                <w:trHeight w:val="31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83</w:t>
                  </w:r>
                </w:p>
              </w:tc>
            </w:tr>
            <w:tr w:rsidR="009F70B6" w:rsidRPr="00504F0A" w:rsidTr="00504F0A">
              <w:trPr>
                <w:trHeight w:val="31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83</w:t>
                  </w:r>
                </w:p>
              </w:tc>
            </w:tr>
            <w:tr w:rsidR="009F70B6" w:rsidRPr="00504F0A" w:rsidTr="00504F0A">
              <w:trPr>
                <w:trHeight w:val="3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Водное хозяйство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22 134</w:t>
                  </w:r>
                </w:p>
              </w:tc>
            </w:tr>
            <w:tr w:rsidR="009F70B6" w:rsidRPr="00504F0A" w:rsidTr="00504F0A">
              <w:trPr>
                <w:trHeight w:val="3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Капитальный ремонт гидротехнических сооружений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99 0 00 19620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20 876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99 0 00 19620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20 876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99 0 00 19620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20 876</w:t>
                  </w:r>
                </w:p>
              </w:tc>
            </w:tr>
            <w:tr w:rsidR="009F70B6" w:rsidRPr="00504F0A" w:rsidTr="00504F0A">
              <w:trPr>
                <w:trHeight w:val="12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99 0 00 19640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835</w:t>
                  </w:r>
                </w:p>
              </w:tc>
            </w:tr>
            <w:tr w:rsidR="009F70B6" w:rsidRPr="00504F0A" w:rsidTr="00504F0A">
              <w:trPr>
                <w:trHeight w:val="6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99 0 00 19640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835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99 0 00 19640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835</w:t>
                  </w:r>
                </w:p>
              </w:tc>
            </w:tr>
            <w:tr w:rsidR="009F70B6" w:rsidRPr="00504F0A" w:rsidTr="00504F0A">
              <w:trPr>
                <w:trHeight w:val="6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Капитальный ремонт и ремонт объектов, находящихся в муниципальной собственности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323</w:t>
                  </w:r>
                </w:p>
              </w:tc>
            </w:tr>
            <w:tr w:rsidR="009F70B6" w:rsidRPr="00504F0A" w:rsidTr="00504F0A">
              <w:trPr>
                <w:trHeight w:val="8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323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323</w:t>
                  </w:r>
                </w:p>
              </w:tc>
            </w:tr>
            <w:tr w:rsidR="009F70B6" w:rsidRPr="00504F0A" w:rsidTr="00504F0A">
              <w:trPr>
                <w:trHeight w:val="12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Мероприятия, направленные на обеспечение безопасности гидротехнических сооружений, расположенных на территории муниципальных образований за счет средств местного бюджета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99 0 00 79640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</w:tr>
            <w:tr w:rsidR="009F70B6" w:rsidRPr="00504F0A" w:rsidTr="00504F0A">
              <w:trPr>
                <w:trHeight w:val="61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99 0 00 79640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99 0 00 79640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Транспорт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37 260</w:t>
                  </w:r>
                </w:p>
              </w:tc>
            </w:tr>
            <w:tr w:rsidR="009F70B6" w:rsidRPr="00504F0A" w:rsidTr="00504F0A">
              <w:trPr>
                <w:trHeight w:val="10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37 260</w:t>
                  </w:r>
                </w:p>
              </w:tc>
            </w:tr>
            <w:tr w:rsidR="009F70B6" w:rsidRPr="00504F0A" w:rsidTr="00504F0A">
              <w:trPr>
                <w:trHeight w:val="90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"Удовлетворение потребности населения в качественном обслуживании автомобильным транспортом"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37 260</w:t>
                  </w:r>
                </w:p>
              </w:tc>
            </w:tr>
            <w:tr w:rsidR="009F70B6" w:rsidRPr="00504F0A" w:rsidTr="00504F0A">
              <w:trPr>
                <w:trHeight w:val="120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Регулирование тарифов на перевозку пассажиров и багажа автомобильным транспортом в городском (</w:t>
                  </w:r>
                  <w:proofErr w:type="spellStart"/>
                  <w:r>
                    <w:t>внутрипоселковом</w:t>
                  </w:r>
                  <w:proofErr w:type="spellEnd"/>
                  <w:r>
                    <w:t xml:space="preserve">) сообщении и в пригородном сообщении до садоводческих товариществ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17 0 01 71920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290</w:t>
                  </w:r>
                </w:p>
              </w:tc>
            </w:tr>
            <w:tr w:rsidR="009F70B6" w:rsidRPr="00504F0A" w:rsidTr="00504F0A">
              <w:trPr>
                <w:trHeight w:val="15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17 0 01 71920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280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17 0 01 71920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280</w:t>
                  </w:r>
                </w:p>
              </w:tc>
            </w:tr>
            <w:tr w:rsidR="009F70B6" w:rsidRPr="00504F0A" w:rsidTr="00504F0A">
              <w:trPr>
                <w:trHeight w:val="6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17 0 01 71920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</w:tr>
            <w:tr w:rsidR="009F70B6" w:rsidRPr="00504F0A" w:rsidTr="00504F0A">
              <w:trPr>
                <w:trHeight w:val="9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17 0 01 71920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</w:tr>
            <w:tr w:rsidR="009F70B6" w:rsidRPr="00504F0A" w:rsidTr="00504F0A">
              <w:trPr>
                <w:trHeight w:val="9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Выдача разрешений на осуществление деятельности по перевозке пассажиров и багажа легковым такси в Тюменской области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17 0 01 71922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145</w:t>
                  </w:r>
                </w:p>
              </w:tc>
            </w:tr>
            <w:tr w:rsidR="009F70B6" w:rsidRPr="00504F0A" w:rsidTr="00504F0A">
              <w:trPr>
                <w:trHeight w:val="15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17 0 01 71922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145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17 0 01 71922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145</w:t>
                  </w:r>
                </w:p>
              </w:tc>
            </w:tr>
            <w:tr w:rsidR="009F70B6" w:rsidRPr="00504F0A" w:rsidTr="00504F0A">
              <w:trPr>
                <w:trHeight w:val="7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Мероприятия, направленные на организацию транспортного обслуживания населения района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17 0 01 77760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36 825</w:t>
                  </w:r>
                </w:p>
              </w:tc>
            </w:tr>
            <w:tr w:rsidR="009F70B6" w:rsidRPr="00504F0A" w:rsidTr="00504F0A">
              <w:trPr>
                <w:trHeight w:val="8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17 0 01 77760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36 825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17 0 01 77760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36 825</w:t>
                  </w:r>
                </w:p>
              </w:tc>
            </w:tr>
            <w:tr w:rsidR="009F70B6" w:rsidRPr="00504F0A" w:rsidTr="00504F0A">
              <w:trPr>
                <w:trHeight w:val="4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Дорожное хозяйство (дорожные фонды)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39 212</w:t>
                  </w:r>
                </w:p>
              </w:tc>
            </w:tr>
            <w:tr w:rsidR="009F70B6" w:rsidRPr="00504F0A" w:rsidTr="00504F0A">
              <w:trPr>
                <w:trHeight w:val="120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"Комплексное развитие транспортной инфраструктуры Упоровского района и сельских поселений"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39 212</w:t>
                  </w:r>
                </w:p>
              </w:tc>
            </w:tr>
            <w:tr w:rsidR="009F70B6" w:rsidRPr="00504F0A" w:rsidTr="00504F0A">
              <w:trPr>
                <w:trHeight w:val="13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39 212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Мероприятия по содержанию автомобильных дорог местного значения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23 0 01 77770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12 849</w:t>
                  </w:r>
                </w:p>
              </w:tc>
            </w:tr>
            <w:tr w:rsidR="009F70B6" w:rsidRPr="00504F0A" w:rsidTr="00504F0A">
              <w:trPr>
                <w:trHeight w:val="7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23 0 01 77770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12 007</w:t>
                  </w:r>
                </w:p>
              </w:tc>
            </w:tr>
            <w:tr w:rsidR="009F70B6" w:rsidRPr="00504F0A" w:rsidTr="00504F0A">
              <w:trPr>
                <w:trHeight w:val="10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23 0 01 77770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12 007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23 0 01 77770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842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23 0 01 77770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842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Мероприятия по капитальному ремонту и ремонту автомобильных дорог местного значения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23 0 01 77780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10 758</w:t>
                  </w:r>
                </w:p>
              </w:tc>
            </w:tr>
            <w:tr w:rsidR="009F70B6" w:rsidRPr="00504F0A" w:rsidTr="00504F0A">
              <w:trPr>
                <w:trHeight w:val="6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23 0 01 77780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10 758</w:t>
                  </w:r>
                </w:p>
              </w:tc>
            </w:tr>
            <w:tr w:rsidR="009F70B6" w:rsidRPr="00504F0A" w:rsidTr="00504F0A">
              <w:trPr>
                <w:trHeight w:val="10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23 0 01 77780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10 758</w:t>
                  </w:r>
                </w:p>
              </w:tc>
            </w:tr>
            <w:tr w:rsidR="009F70B6" w:rsidRPr="00504F0A" w:rsidTr="00504F0A">
              <w:trPr>
                <w:trHeight w:val="10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по капитальному ремонту и ремонту автомобильных дорог местного значения за счет средств дорожного фонда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23 0 01 78800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15 605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23 0 01 78800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15 605</w:t>
                  </w:r>
                </w:p>
              </w:tc>
            </w:tr>
            <w:tr w:rsidR="009F70B6" w:rsidRPr="00504F0A" w:rsidTr="00504F0A">
              <w:trPr>
                <w:trHeight w:val="11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23 0 01 78800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15 605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Другие вопросы в области национальной экономики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3 315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предпринимательства и торговли в Упоровском муниципальном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1 351</w:t>
                  </w:r>
                </w:p>
              </w:tc>
            </w:tr>
            <w:tr w:rsidR="009F70B6" w:rsidRPr="00504F0A" w:rsidTr="00504F0A">
              <w:trPr>
                <w:trHeight w:val="11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"Повышение экономической и территориальной доступности товаров и услуг для населения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12 0 02 00000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489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Поддержка труднодоступных территорий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12 0 02 19230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489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12 0 02 19230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489</w:t>
                  </w:r>
                </w:p>
              </w:tc>
            </w:tr>
            <w:tr w:rsidR="009F70B6" w:rsidRPr="00504F0A" w:rsidTr="00504F0A">
              <w:trPr>
                <w:trHeight w:val="13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12 0 02 19230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489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"Создание благоприятных условий для развития субъектов малого и среднего предпринимательства"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862</w:t>
                  </w:r>
                </w:p>
              </w:tc>
            </w:tr>
            <w:tr w:rsidR="009F70B6" w:rsidRPr="00504F0A" w:rsidTr="00504F0A">
              <w:trPr>
                <w:trHeight w:val="8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по поддержке и развитию субъектов малого и среднего предпринимательства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862</w:t>
                  </w:r>
                </w:p>
              </w:tc>
            </w:tr>
            <w:tr w:rsidR="009F70B6" w:rsidRPr="00504F0A" w:rsidTr="00504F0A">
              <w:trPr>
                <w:trHeight w:val="8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157</w:t>
                  </w:r>
                </w:p>
              </w:tc>
            </w:tr>
            <w:tr w:rsidR="009F70B6" w:rsidRPr="00504F0A" w:rsidTr="00504F0A">
              <w:trPr>
                <w:trHeight w:val="116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157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705</w:t>
                  </w:r>
                </w:p>
              </w:tc>
            </w:tr>
            <w:tr w:rsidR="009F70B6" w:rsidRPr="00504F0A" w:rsidTr="00504F0A">
              <w:trPr>
                <w:trHeight w:val="12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705</w:t>
                  </w:r>
                </w:p>
              </w:tc>
            </w:tr>
            <w:tr w:rsidR="009F70B6" w:rsidRPr="00504F0A" w:rsidTr="00504F0A">
              <w:trPr>
                <w:trHeight w:val="9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1 160</w:t>
                  </w:r>
                </w:p>
              </w:tc>
            </w:tr>
            <w:tr w:rsidR="009F70B6" w:rsidRPr="00504F0A" w:rsidTr="00504F0A">
              <w:trPr>
                <w:trHeight w:val="175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1 160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Ведение информационной системы обеспечения градостроительной деятельности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17 0 03 73380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1 160</w:t>
                  </w:r>
                </w:p>
              </w:tc>
            </w:tr>
            <w:tr w:rsidR="009F70B6" w:rsidRPr="00504F0A" w:rsidTr="00504F0A">
              <w:trPr>
                <w:trHeight w:val="8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17 0 03 73380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1 160</w:t>
                  </w:r>
                </w:p>
              </w:tc>
            </w:tr>
            <w:tr w:rsidR="009F70B6" w:rsidRPr="00504F0A" w:rsidTr="00504F0A">
              <w:trPr>
                <w:trHeight w:val="10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17 0 03 73380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1 160</w:t>
                  </w:r>
                </w:p>
              </w:tc>
            </w:tr>
            <w:tr w:rsidR="009F70B6" w:rsidRPr="00504F0A" w:rsidTr="00504F0A">
              <w:trPr>
                <w:trHeight w:val="4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по землеустройству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804</w:t>
                  </w:r>
                </w:p>
              </w:tc>
            </w:tr>
            <w:tr w:rsidR="009F70B6" w:rsidRPr="00504F0A" w:rsidTr="00504F0A">
              <w:trPr>
                <w:trHeight w:val="8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804</w:t>
                  </w:r>
                </w:p>
              </w:tc>
            </w:tr>
            <w:tr w:rsidR="009F70B6" w:rsidRPr="00504F0A" w:rsidTr="00504F0A">
              <w:trPr>
                <w:trHeight w:val="10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804</w:t>
                  </w:r>
                </w:p>
              </w:tc>
            </w:tr>
            <w:tr w:rsidR="009F70B6" w:rsidRPr="00504F0A" w:rsidTr="00504F0A">
              <w:trPr>
                <w:trHeight w:val="3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ЖИЛИЩНО-КОММУНАЛЬНОЕ ХОЗЯЙСТВО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57 785</w:t>
                  </w:r>
                </w:p>
              </w:tc>
            </w:tr>
            <w:tr w:rsidR="009F70B6" w:rsidRPr="00504F0A" w:rsidTr="00504F0A">
              <w:trPr>
                <w:trHeight w:val="4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Жилищное хозяйство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10 776</w:t>
                  </w:r>
                </w:p>
              </w:tc>
            </w:tr>
            <w:tr w:rsidR="009F70B6" w:rsidRPr="00504F0A" w:rsidTr="00504F0A">
              <w:trPr>
                <w:trHeight w:val="9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Муниципальная программа "Модернизация систем  коммунальной инфраструктуры Упоровского муниципального района"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1 566</w:t>
                  </w:r>
                </w:p>
              </w:tc>
            </w:tr>
            <w:tr w:rsidR="009F70B6" w:rsidRPr="00504F0A" w:rsidTr="00504F0A">
              <w:trPr>
                <w:trHeight w:val="10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Мероприятие "Поддержание в надлежащем состоянии объектов государственного и муниципального жилищного фонда"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1 566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 xml:space="preserve">Капитальный ремонт государственного жилищного фонда Тюменской области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15 0 01 71924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314</w:t>
                  </w:r>
                </w:p>
              </w:tc>
            </w:tr>
            <w:tr w:rsidR="009F70B6" w:rsidRPr="00504F0A" w:rsidTr="00504F0A">
              <w:trPr>
                <w:trHeight w:val="7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15 0 01 71924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314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15 0 01 71924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314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Мероприятия по капитальному ремонту муниципального жилого фонда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15 0 01 75000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1 252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15 0 01 75000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1 252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15 0 01 75000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1 252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8 699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"Переселение граждан из аварийного жилищного фонда"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17 0 08 00000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8 699</w:t>
                  </w:r>
                </w:p>
              </w:tc>
            </w:tr>
            <w:tr w:rsidR="009F70B6" w:rsidRPr="00504F0A" w:rsidTr="00504F0A">
              <w:trPr>
                <w:trHeight w:val="16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17 0 08 09602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8 699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17 0 08 09602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8 699</w:t>
                  </w:r>
                </w:p>
              </w:tc>
            </w:tr>
            <w:tr w:rsidR="009F70B6" w:rsidRPr="00504F0A" w:rsidTr="00504F0A">
              <w:trPr>
                <w:trHeight w:val="4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Бюджетные инвестиции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17 0 08 09602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8 699</w:t>
                  </w:r>
                </w:p>
              </w:tc>
            </w:tr>
            <w:tr w:rsidR="009F70B6" w:rsidRPr="00504F0A" w:rsidTr="00504F0A">
              <w:trPr>
                <w:trHeight w:val="12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99 0 00 96160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511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99 0 00 96160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511</w:t>
                  </w:r>
                </w:p>
              </w:tc>
            </w:tr>
            <w:tr w:rsidR="009F70B6" w:rsidRPr="00504F0A" w:rsidTr="00504F0A">
              <w:trPr>
                <w:trHeight w:val="93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99 0 00 96160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511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Коммунальное хозяйство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39 720</w:t>
                  </w:r>
                </w:p>
              </w:tc>
            </w:tr>
            <w:tr w:rsidR="009F70B6" w:rsidRPr="00504F0A" w:rsidTr="00504F0A">
              <w:trPr>
                <w:trHeight w:val="9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Муниципальная программа "Основные направления развития предпринимательства и торговли в Упоровском муниципальном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131</w:t>
                  </w:r>
                </w:p>
              </w:tc>
            </w:tr>
            <w:tr w:rsidR="009F70B6" w:rsidRPr="00504F0A" w:rsidTr="00504F0A">
              <w:trPr>
                <w:trHeight w:val="90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"Создание благоприятных условий для развития субъектов малого и среднего предпринимательства"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131</w:t>
                  </w:r>
                </w:p>
              </w:tc>
            </w:tr>
            <w:tr w:rsidR="009F70B6" w:rsidRPr="00504F0A" w:rsidTr="00504F0A">
              <w:trPr>
                <w:trHeight w:val="9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Приведение в нормативное состояние объектов, передаваемых в пользование субъектам малого бизнеса и предпринимательства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12 0 03 70335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131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12 0 03 70335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131</w:t>
                  </w:r>
                </w:p>
              </w:tc>
            </w:tr>
            <w:tr w:rsidR="009F70B6" w:rsidRPr="00504F0A" w:rsidTr="00504F0A">
              <w:trPr>
                <w:trHeight w:val="9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12 0 03 70335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131</w:t>
                  </w:r>
                </w:p>
              </w:tc>
            </w:tr>
            <w:tr w:rsidR="009F70B6" w:rsidRPr="00504F0A" w:rsidTr="00504F0A">
              <w:trPr>
                <w:trHeight w:val="10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Муниципальная программа "Модернизация систем  коммунальной инфраструктуры Упоровского муниципального района"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27 383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Мероприятие "Повышение уровня надежности, качества и эффективности работы коммунального комплекса"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15 0 02 00000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15 383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Мероприятия по повышению надежности и эффективности инженерных систем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15 0 02 75220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15 383</w:t>
                  </w:r>
                </w:p>
              </w:tc>
            </w:tr>
            <w:tr w:rsidR="009F70B6" w:rsidRPr="00504F0A" w:rsidTr="00504F0A">
              <w:trPr>
                <w:trHeight w:val="7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15 0 02 75220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10 743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15 0 02 75220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10 743</w:t>
                  </w:r>
                </w:p>
              </w:tc>
            </w:tr>
            <w:tr w:rsidR="009F70B6" w:rsidRPr="00504F0A" w:rsidTr="00504F0A">
              <w:trPr>
                <w:trHeight w:val="4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15 0 02 75220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4 640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15 0 02 75220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4 640</w:t>
                  </w:r>
                </w:p>
              </w:tc>
            </w:tr>
            <w:tr w:rsidR="009F70B6" w:rsidRPr="00504F0A" w:rsidTr="00504F0A">
              <w:trPr>
                <w:trHeight w:val="12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12 000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по строительству объектов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15 0 03 89530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12 000</w:t>
                  </w:r>
                </w:p>
              </w:tc>
            </w:tr>
            <w:tr w:rsidR="009F70B6" w:rsidRPr="00504F0A" w:rsidTr="00504F0A">
              <w:trPr>
                <w:trHeight w:val="6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15 0 03 89530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12 000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Бюджетные инвестиции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15 0 03 89530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12 000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Обеспечение повышения эффективности работы организаций жилищно-коммунального хозяйства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99 0 00 29920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10 364</w:t>
                  </w:r>
                </w:p>
              </w:tc>
            </w:tr>
            <w:tr w:rsidR="009F70B6" w:rsidRPr="00504F0A" w:rsidTr="00504F0A">
              <w:trPr>
                <w:trHeight w:val="6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99 0 00 29920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10 364</w:t>
                  </w:r>
                </w:p>
              </w:tc>
            </w:tr>
            <w:tr w:rsidR="009F70B6" w:rsidRPr="00504F0A" w:rsidTr="00504F0A">
              <w:trPr>
                <w:trHeight w:val="9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99 0 00 29920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10 364</w:t>
                  </w:r>
                </w:p>
              </w:tc>
            </w:tr>
            <w:tr w:rsidR="009F70B6" w:rsidRPr="00504F0A" w:rsidTr="00504F0A">
              <w:trPr>
                <w:trHeight w:val="12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      </w:r>
                  <w:proofErr w:type="spellStart"/>
                  <w:r>
                    <w:t>предпохоронного</w:t>
                  </w:r>
                  <w:proofErr w:type="spellEnd"/>
                  <w:r>
                    <w:t xml:space="preserve"> содержания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37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37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37</w:t>
                  </w:r>
                </w:p>
              </w:tc>
            </w:tr>
            <w:tr w:rsidR="009F70B6" w:rsidRPr="00504F0A" w:rsidTr="00504F0A">
              <w:trPr>
                <w:trHeight w:val="58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Прочие мероприятия в области жилищно-коммунального хозяйства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1 805</w:t>
                  </w:r>
                </w:p>
              </w:tc>
            </w:tr>
            <w:tr w:rsidR="009F70B6" w:rsidRPr="00504F0A" w:rsidTr="00504F0A">
              <w:trPr>
                <w:trHeight w:val="3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1 805</w:t>
                  </w:r>
                </w:p>
              </w:tc>
            </w:tr>
            <w:tr w:rsidR="009F70B6" w:rsidRPr="00504F0A" w:rsidTr="00504F0A">
              <w:trPr>
                <w:trHeight w:val="12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1 805</w:t>
                  </w:r>
                </w:p>
              </w:tc>
            </w:tr>
            <w:tr w:rsidR="009F70B6" w:rsidRPr="00504F0A" w:rsidTr="00504F0A">
              <w:trPr>
                <w:trHeight w:val="3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Благоустройство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3 692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 на благоустройство территорий сельских поселений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3 278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3 278</w:t>
                  </w:r>
                </w:p>
              </w:tc>
            </w:tr>
            <w:tr w:rsidR="009F70B6" w:rsidRPr="00504F0A" w:rsidTr="00504F0A">
              <w:trPr>
                <w:trHeight w:val="3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3 278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Проведение мероприятий по отлову и содержанию безнадзорных животных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99 0 00 70391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414</w:t>
                  </w:r>
                </w:p>
              </w:tc>
            </w:tr>
            <w:tr w:rsidR="009F70B6" w:rsidRPr="00504F0A" w:rsidTr="00504F0A">
              <w:trPr>
                <w:trHeight w:val="8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99 0 00 70391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414</w:t>
                  </w:r>
                </w:p>
              </w:tc>
            </w:tr>
            <w:tr w:rsidR="009F70B6" w:rsidRPr="00504F0A" w:rsidTr="00504F0A">
              <w:trPr>
                <w:trHeight w:val="10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99 0 00 70391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414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Другие вопросы в области жилищно-коммунального хозяйства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3 597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Обеспечение деятельности органов местного самоуправления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3 399</w:t>
                  </w:r>
                </w:p>
              </w:tc>
            </w:tr>
            <w:tr w:rsidR="009F70B6" w:rsidRPr="00504F0A" w:rsidTr="00504F0A">
              <w:trPr>
                <w:trHeight w:val="17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3 234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3 234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165</w:t>
                  </w:r>
                </w:p>
              </w:tc>
            </w:tr>
            <w:tr w:rsidR="009F70B6" w:rsidRPr="00504F0A" w:rsidTr="00504F0A">
              <w:trPr>
                <w:trHeight w:val="10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165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 на благоустройство территорий сельских поселений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198</w:t>
                  </w:r>
                </w:p>
              </w:tc>
            </w:tr>
            <w:tr w:rsidR="009F70B6" w:rsidRPr="00504F0A" w:rsidTr="00504F0A">
              <w:trPr>
                <w:trHeight w:val="4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198</w:t>
                  </w:r>
                </w:p>
              </w:tc>
            </w:tr>
            <w:tr w:rsidR="009F70B6" w:rsidRPr="00504F0A" w:rsidTr="00504F0A">
              <w:trPr>
                <w:trHeight w:val="4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05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198</w:t>
                  </w:r>
                </w:p>
              </w:tc>
            </w:tr>
            <w:tr w:rsidR="009F70B6" w:rsidRPr="00504F0A" w:rsidTr="00504F0A">
              <w:trPr>
                <w:trHeight w:val="4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ОХРАНА ОКРУЖАЮЩЕЙ СРЕДЫ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3 990</w:t>
                  </w:r>
                </w:p>
              </w:tc>
            </w:tr>
            <w:tr w:rsidR="009F70B6" w:rsidRPr="00504F0A" w:rsidTr="00504F0A">
              <w:trPr>
                <w:trHeight w:val="6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3 990</w:t>
                  </w:r>
                </w:p>
              </w:tc>
            </w:tr>
            <w:tr w:rsidR="009F70B6" w:rsidRPr="00504F0A" w:rsidTr="00504F0A">
              <w:trPr>
                <w:trHeight w:val="4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Создание контейнерных площадок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99 0 00 13270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3 990</w:t>
                  </w:r>
                </w:p>
              </w:tc>
            </w:tr>
            <w:tr w:rsidR="009F70B6" w:rsidRPr="00504F0A" w:rsidTr="00504F0A">
              <w:trPr>
                <w:trHeight w:val="6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99 0 00 13270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3 990</w:t>
                  </w:r>
                </w:p>
              </w:tc>
            </w:tr>
            <w:tr w:rsidR="009F70B6" w:rsidRPr="00504F0A" w:rsidTr="00504F0A">
              <w:trPr>
                <w:trHeight w:val="93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99 0 00 13270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3 990</w:t>
                  </w:r>
                </w:p>
              </w:tc>
            </w:tr>
            <w:tr w:rsidR="009F70B6" w:rsidRPr="00504F0A" w:rsidTr="00504F0A">
              <w:trPr>
                <w:trHeight w:val="4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ОБРАЗОВАНИЕ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415 813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Дошкольное образование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113 984</w:t>
                  </w:r>
                </w:p>
              </w:tc>
            </w:tr>
            <w:tr w:rsidR="009F70B6" w:rsidRPr="00504F0A" w:rsidTr="00504F0A">
              <w:trPr>
                <w:trHeight w:val="10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системы образования в Упоровском муниципальном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113 984</w:t>
                  </w:r>
                </w:p>
              </w:tc>
            </w:tr>
            <w:tr w:rsidR="009F70B6" w:rsidRPr="00504F0A" w:rsidTr="00504F0A">
              <w:trPr>
                <w:trHeight w:val="9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"Обеспечение получения общедоступного и качественного дошкольного образования"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111 509</w:t>
                  </w:r>
                </w:p>
              </w:tc>
            </w:tr>
            <w:tr w:rsidR="009F70B6" w:rsidRPr="00504F0A" w:rsidTr="00504F0A">
              <w:trPr>
                <w:trHeight w:val="12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11 0 01 19250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51 095</w:t>
                  </w:r>
                </w:p>
              </w:tc>
            </w:tr>
            <w:tr w:rsidR="009F70B6" w:rsidRPr="00504F0A" w:rsidTr="00504F0A">
              <w:trPr>
                <w:trHeight w:val="86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11 0 01 19250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51 095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11 0 01 19250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51 095</w:t>
                  </w:r>
                </w:p>
              </w:tc>
            </w:tr>
            <w:tr w:rsidR="009F70B6" w:rsidRPr="00504F0A" w:rsidTr="00504F0A">
              <w:trPr>
                <w:trHeight w:val="10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обеспечение деятельности (оказание услуг) муниципальных учреждений дошкольного образования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11 0 01 71400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26 120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11 0 01 71400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26 120</w:t>
                  </w:r>
                </w:p>
              </w:tc>
            </w:tr>
            <w:tr w:rsidR="009F70B6" w:rsidRPr="00504F0A" w:rsidTr="00504F0A">
              <w:trPr>
                <w:trHeight w:val="4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11 0 01 71400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26 120</w:t>
                  </w:r>
                </w:p>
              </w:tc>
            </w:tr>
            <w:tr w:rsidR="009F70B6" w:rsidRPr="00504F0A" w:rsidTr="00504F0A">
              <w:trPr>
                <w:trHeight w:val="19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11 0 01 71969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34 294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11 0 01 71969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34 294</w:t>
                  </w:r>
                </w:p>
              </w:tc>
            </w:tr>
            <w:tr w:rsidR="009F70B6" w:rsidRPr="00504F0A" w:rsidTr="00504F0A">
              <w:trPr>
                <w:trHeight w:val="4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11 0 01 71969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34 294</w:t>
                  </w:r>
                </w:p>
              </w:tc>
            </w:tr>
            <w:tr w:rsidR="009F70B6" w:rsidRPr="00504F0A" w:rsidTr="00504F0A">
              <w:trPr>
                <w:trHeight w:val="90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11 0 06 00000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2 475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Капитальный ремонт и ремонт объектов муниципальных учреждений образования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11 0 06 71430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2 475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11 0 06 71430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2 475</w:t>
                  </w:r>
                </w:p>
              </w:tc>
            </w:tr>
            <w:tr w:rsidR="009F70B6" w:rsidRPr="00504F0A" w:rsidTr="00504F0A">
              <w:trPr>
                <w:trHeight w:val="10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11 0 06 71430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2 475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Общее образование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261 352</w:t>
                  </w:r>
                </w:p>
              </w:tc>
            </w:tr>
            <w:tr w:rsidR="009F70B6" w:rsidRPr="00504F0A" w:rsidTr="00504F0A">
              <w:trPr>
                <w:trHeight w:val="10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системы образования в Упоровском муниципальном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261 192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11 0 02 00000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236 098</w:t>
                  </w:r>
                </w:p>
              </w:tc>
            </w:tr>
            <w:tr w:rsidR="009F70B6" w:rsidRPr="00504F0A" w:rsidTr="00504F0A">
              <w:trPr>
                <w:trHeight w:val="237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11 0 02 19270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158 095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11 0 02 19270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158 095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11 0 02 19270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158 095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обеспечение деятельности (оказание услуг)  муниципальных учреждений общего образования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11 0 02 71410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78 003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11 0 02 71410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78 003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11 0 02 71410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78 003</w:t>
                  </w:r>
                </w:p>
              </w:tc>
            </w:tr>
            <w:tr w:rsidR="009F70B6" w:rsidRPr="00504F0A" w:rsidTr="00504F0A">
              <w:trPr>
                <w:trHeight w:val="15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Мероприятие "Организация предоставления психолого-педагогической, медицинской и социальной помощи </w:t>
                  </w:r>
                  <w:proofErr w:type="gramStart"/>
                  <w:r>
                    <w:t>обучающимся</w:t>
                  </w:r>
                  <w:proofErr w:type="gramEnd"/>
                  <w:r>
                    <w:t>, испытывающим трудности в освоении основных общеобразовательных программ, своем развитии и социальной адаптации"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1 657</w:t>
                  </w:r>
                </w:p>
              </w:tc>
            </w:tr>
            <w:tr w:rsidR="009F70B6" w:rsidRPr="00504F0A" w:rsidTr="00504F0A">
              <w:trPr>
                <w:trHeight w:val="176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Организация предоставления психолого-педагогической, медицинской и социальной помощи </w:t>
                  </w:r>
                  <w:proofErr w:type="gramStart"/>
                  <w:r>
                    <w:t>обучающимся</w:t>
                  </w:r>
                  <w:proofErr w:type="gramEnd"/>
                  <w:r>
                    <w:t xml:space="preserve">, испытывающим трудности в освоении основных общеобразовательных программ, своем развитии и социальной адаптации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11 0 03 19280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1 657</w:t>
                  </w:r>
                </w:p>
              </w:tc>
            </w:tr>
            <w:tr w:rsidR="009F70B6" w:rsidRPr="00504F0A" w:rsidTr="00504F0A">
              <w:trPr>
                <w:trHeight w:val="16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11 0 03 19280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1 554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казенных учреждений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11 0 03 19280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1 554</w:t>
                  </w:r>
                </w:p>
              </w:tc>
            </w:tr>
            <w:tr w:rsidR="009F70B6" w:rsidRPr="00504F0A" w:rsidTr="00504F0A">
              <w:trPr>
                <w:trHeight w:val="6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11 0 03 19280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103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11 0 03 19280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103</w:t>
                  </w:r>
                </w:p>
              </w:tc>
            </w:tr>
            <w:tr w:rsidR="009F70B6" w:rsidRPr="00504F0A" w:rsidTr="00504F0A">
              <w:trPr>
                <w:trHeight w:val="13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11 0 04 00000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16 219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Финансовое обеспечение мероприятий по организации питания обучающихся в муниципальных образовательных организациях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11 0 04 71968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16 219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11 0 04 71968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16 219</w:t>
                  </w:r>
                </w:p>
              </w:tc>
            </w:tr>
            <w:tr w:rsidR="009F70B6" w:rsidRPr="00504F0A" w:rsidTr="00504F0A">
              <w:trPr>
                <w:trHeight w:val="4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11 0 04 71968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16 219</w:t>
                  </w:r>
                </w:p>
              </w:tc>
            </w:tr>
            <w:tr w:rsidR="009F70B6" w:rsidRPr="00504F0A" w:rsidTr="00504F0A">
              <w:trPr>
                <w:trHeight w:val="13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11 0 06 00000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7 218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Капитальный ремонт и ремонт объектов муниципальных учреждений образования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11 0 06 71430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7 218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11 0 06 71430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7 218</w:t>
                  </w:r>
                </w:p>
              </w:tc>
            </w:tr>
            <w:tr w:rsidR="009F70B6" w:rsidRPr="00504F0A" w:rsidTr="00504F0A">
              <w:trPr>
                <w:trHeight w:val="10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11 0 06 71430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7 218</w:t>
                  </w:r>
                </w:p>
              </w:tc>
            </w:tr>
            <w:tr w:rsidR="009F70B6" w:rsidRPr="00504F0A" w:rsidTr="00504F0A">
              <w:trPr>
                <w:trHeight w:val="31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Решение вопросов местного значения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99 0 00 19990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</w:t>
                  </w:r>
                </w:p>
              </w:tc>
            </w:tr>
            <w:tr w:rsidR="009F70B6" w:rsidRPr="00504F0A" w:rsidTr="00504F0A">
              <w:trPr>
                <w:trHeight w:val="93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99 0 00 19990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</w:t>
                  </w:r>
                </w:p>
              </w:tc>
            </w:tr>
            <w:tr w:rsidR="009F70B6" w:rsidRPr="00504F0A" w:rsidTr="00504F0A">
              <w:trPr>
                <w:trHeight w:val="31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99 0 00 19990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Организация и проведение организационных и юбилейных мероприятий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</w:tr>
            <w:tr w:rsidR="009F70B6" w:rsidRPr="00504F0A" w:rsidTr="00504F0A">
              <w:trPr>
                <w:trHeight w:val="61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</w:tr>
            <w:tr w:rsidR="009F70B6" w:rsidRPr="00504F0A" w:rsidTr="00504F0A">
              <w:trPr>
                <w:trHeight w:val="10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Дополнительное образование детей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26 387</w:t>
                  </w:r>
                </w:p>
              </w:tc>
            </w:tr>
            <w:tr w:rsidR="009F70B6" w:rsidRPr="00504F0A" w:rsidTr="00504F0A">
              <w:trPr>
                <w:trHeight w:val="11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 культуры Упоровского муниципального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8 220</w:t>
                  </w:r>
                </w:p>
              </w:tc>
            </w:tr>
            <w:tr w:rsidR="009F70B6" w:rsidRPr="00504F0A" w:rsidTr="00504F0A">
              <w:trPr>
                <w:trHeight w:val="11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Мероприятие "Организация доступности и высокого качества дополнительного образования в сфере "Культура""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8 220</w:t>
                  </w:r>
                </w:p>
              </w:tc>
            </w:tr>
            <w:tr w:rsidR="009F70B6" w:rsidRPr="00504F0A" w:rsidTr="00504F0A">
              <w:trPr>
                <w:trHeight w:val="10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обеспечение деятельности (оказание услуг) муниципальных учреждений дополнительного образования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13 0 01 73560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8 220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13 0 01 73560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8 220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13 0 01 73560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8 220</w:t>
                  </w:r>
                </w:p>
              </w:tc>
            </w:tr>
            <w:tr w:rsidR="009F70B6" w:rsidRPr="00504F0A" w:rsidTr="00504F0A">
              <w:trPr>
                <w:trHeight w:val="12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18 167</w:t>
                  </w:r>
                </w:p>
              </w:tc>
            </w:tr>
            <w:tr w:rsidR="009F70B6" w:rsidRPr="00504F0A" w:rsidTr="00504F0A">
              <w:trPr>
                <w:trHeight w:val="13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11 835</w:t>
                  </w:r>
                </w:p>
              </w:tc>
            </w:tr>
            <w:tr w:rsidR="009F70B6" w:rsidRPr="00504F0A" w:rsidTr="00504F0A">
              <w:trPr>
                <w:trHeight w:val="10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обеспечение деятельности (оказание услуг) муниципальных учреждений дополнительного образования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14 0 01 73560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11 835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14 0 01 73560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11 835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14 0 01 73560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11 835</w:t>
                  </w:r>
                </w:p>
              </w:tc>
            </w:tr>
            <w:tr w:rsidR="009F70B6" w:rsidRPr="00504F0A" w:rsidTr="00504F0A">
              <w:trPr>
                <w:trHeight w:val="9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"Содействие позитивной самореализации и интеграции молодежи в систему общественных отношений"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14 0 02 00000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6 332</w:t>
                  </w:r>
                </w:p>
              </w:tc>
            </w:tr>
            <w:tr w:rsidR="009F70B6" w:rsidRPr="00504F0A" w:rsidTr="00504F0A">
              <w:trPr>
                <w:trHeight w:val="10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обеспечение деятельности (оказание услуг) муниципальных учреждений дополнительного образования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14 0 02 73560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6 332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14 0 02 73560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6 332</w:t>
                  </w:r>
                </w:p>
              </w:tc>
            </w:tr>
            <w:tr w:rsidR="009F70B6" w:rsidRPr="00504F0A" w:rsidTr="00504F0A">
              <w:trPr>
                <w:trHeight w:val="4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14 0 02 73560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6 332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Молодежная политика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5 648</w:t>
                  </w:r>
                </w:p>
              </w:tc>
            </w:tr>
            <w:tr w:rsidR="009F70B6" w:rsidRPr="00504F0A" w:rsidTr="00504F0A">
              <w:trPr>
                <w:trHeight w:val="12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1 196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Мероприятие "Содействие позитивной самореализации и интеграции молодежи в систему общественных отношений"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14 0 02 00000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1 196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Проведение мероприятий для детей и молодежи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14 0 02 74610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1 196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14 0 02 74610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1 196</w:t>
                  </w:r>
                </w:p>
              </w:tc>
            </w:tr>
            <w:tr w:rsidR="009F70B6" w:rsidRPr="00504F0A" w:rsidTr="00504F0A">
              <w:trPr>
                <w:trHeight w:val="4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14 0 02 74610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1 196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по оздоровлению детей в каникулярное время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4 452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4 452</w:t>
                  </w:r>
                </w:p>
              </w:tc>
            </w:tr>
            <w:tr w:rsidR="009F70B6" w:rsidRPr="00504F0A" w:rsidTr="00504F0A">
              <w:trPr>
                <w:trHeight w:val="3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4 452</w:t>
                  </w:r>
                </w:p>
              </w:tc>
            </w:tr>
            <w:tr w:rsidR="009F70B6" w:rsidRPr="00504F0A" w:rsidTr="00504F0A">
              <w:trPr>
                <w:trHeight w:val="3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Другие вопросы в области образования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8 442</w:t>
                  </w:r>
                </w:p>
              </w:tc>
            </w:tr>
            <w:tr w:rsidR="009F70B6" w:rsidRPr="00504F0A" w:rsidTr="00504F0A">
              <w:trPr>
                <w:trHeight w:val="11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системы образования в Упоровском муниципальном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7 482</w:t>
                  </w:r>
                </w:p>
              </w:tc>
            </w:tr>
            <w:tr w:rsidR="009F70B6" w:rsidRPr="00504F0A" w:rsidTr="00504F0A">
              <w:trPr>
                <w:trHeight w:val="10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11 0 00 71420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7 482</w:t>
                  </w:r>
                </w:p>
              </w:tc>
            </w:tr>
            <w:tr w:rsidR="009F70B6" w:rsidRPr="00504F0A" w:rsidTr="00504F0A">
              <w:trPr>
                <w:trHeight w:val="17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11 0 00 71420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6 475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казенных учреждений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11 0 00 71420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6 475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11 0 00 71420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1 002</w:t>
                  </w:r>
                </w:p>
              </w:tc>
            </w:tr>
            <w:tr w:rsidR="009F70B6" w:rsidRPr="00504F0A" w:rsidTr="00504F0A">
              <w:trPr>
                <w:trHeight w:val="10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11 0 00 71420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1 002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11 0 00 71420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Уплата налогов, сборов и иных платежей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11 0 00 71420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850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6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Обеспечение деятельности органов местного самоуправления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960</w:t>
                  </w:r>
                </w:p>
              </w:tc>
            </w:tr>
            <w:tr w:rsidR="009F70B6" w:rsidRPr="00504F0A" w:rsidTr="00504F0A">
              <w:trPr>
                <w:trHeight w:val="16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845</w:t>
                  </w:r>
                </w:p>
              </w:tc>
            </w:tr>
            <w:tr w:rsidR="009F70B6" w:rsidRPr="00504F0A" w:rsidTr="00504F0A">
              <w:trPr>
                <w:trHeight w:val="7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845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115</w:t>
                  </w:r>
                </w:p>
              </w:tc>
            </w:tr>
            <w:tr w:rsidR="009F70B6" w:rsidRPr="00504F0A" w:rsidTr="00504F0A">
              <w:trPr>
                <w:trHeight w:val="10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07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09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99 0 00 70100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115</w:t>
                  </w:r>
                </w:p>
              </w:tc>
            </w:tr>
            <w:tr w:rsidR="009F70B6" w:rsidRPr="00504F0A" w:rsidTr="00504F0A">
              <w:trPr>
                <w:trHeight w:val="4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КУЛЬТУРА, КИНЕМАТОГРАФИЯ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112 425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Культура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112 247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 культуры Упоровского муниципального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107 733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"Развитие системы библиотечного и культурно-досугового обслуживания населения"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13 0 02 00000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101 754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обеспечение деятельности (оказание услуг) муниципальных учреждений культуры и библиотек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13 0 02 73570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101 754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13 0 02 73570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101 754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13 0 02 73570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101 754</w:t>
                  </w:r>
                </w:p>
              </w:tc>
            </w:tr>
            <w:tr w:rsidR="009F70B6" w:rsidRPr="00504F0A" w:rsidTr="00504F0A">
              <w:trPr>
                <w:trHeight w:val="7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"Приведение в нормативное состояние объектов культуры"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3 762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Капитальный ремонт и ремонт объектов культуры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13 0 03 73580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3 762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13 0 03 73580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3 762</w:t>
                  </w:r>
                </w:p>
              </w:tc>
            </w:tr>
            <w:tr w:rsidR="009F70B6" w:rsidRPr="00504F0A" w:rsidTr="00504F0A">
              <w:trPr>
                <w:trHeight w:val="10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13 0 03 73580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3 762</w:t>
                  </w:r>
                </w:p>
              </w:tc>
            </w:tr>
            <w:tr w:rsidR="009F70B6" w:rsidRPr="00504F0A" w:rsidTr="00504F0A">
              <w:trPr>
                <w:trHeight w:val="10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"Укрепление и развитие материально-технической базы муниципальных учреждений культуры"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13 0 04 00000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2 217</w:t>
                  </w:r>
                </w:p>
              </w:tc>
            </w:tr>
            <w:tr w:rsidR="009F70B6" w:rsidRPr="00504F0A" w:rsidTr="00504F0A">
              <w:trPr>
                <w:trHeight w:val="16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13 0 04 19770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2 212</w:t>
                  </w:r>
                </w:p>
              </w:tc>
            </w:tr>
            <w:tr w:rsidR="009F70B6" w:rsidRPr="00504F0A" w:rsidTr="00504F0A">
              <w:trPr>
                <w:trHeight w:val="6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13 0 04 19770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2 212</w:t>
                  </w:r>
                </w:p>
              </w:tc>
            </w:tr>
            <w:tr w:rsidR="009F70B6" w:rsidRPr="00504F0A" w:rsidTr="00504F0A">
              <w:trPr>
                <w:trHeight w:val="6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13 0 04 19770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2 212</w:t>
                  </w:r>
                </w:p>
              </w:tc>
            </w:tr>
            <w:tr w:rsidR="009F70B6" w:rsidRPr="00504F0A" w:rsidTr="00504F0A">
              <w:trPr>
                <w:trHeight w:val="151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13 0 04 79770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63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13 0 04 79770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10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13 0 04 79770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9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"Улучшение условий и охраны труда в Упоровском муниципальном районе Тюменской области"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25</w:t>
                  </w:r>
                </w:p>
              </w:tc>
            </w:tr>
            <w:tr w:rsidR="009F70B6" w:rsidRPr="00504F0A" w:rsidTr="00504F0A">
              <w:trPr>
                <w:trHeight w:val="10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"Увеличение количества рабочих мест соответствующих нормативным требованиям охраны труда"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25</w:t>
                  </w:r>
                </w:p>
              </w:tc>
            </w:tr>
            <w:tr w:rsidR="009F70B6" w:rsidRPr="00504F0A" w:rsidTr="00504F0A">
              <w:trPr>
                <w:trHeight w:val="9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обеспечение деятельности (оказание услуг) муниципальных учреждений культуры и библиотек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21 0 01 73570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25</w:t>
                  </w:r>
                </w:p>
              </w:tc>
            </w:tr>
            <w:tr w:rsidR="009F70B6" w:rsidRPr="00504F0A" w:rsidTr="00504F0A">
              <w:trPr>
                <w:trHeight w:val="8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21 0 01 73570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25</w:t>
                  </w:r>
                </w:p>
              </w:tc>
            </w:tr>
            <w:tr w:rsidR="009F70B6" w:rsidRPr="00504F0A" w:rsidTr="00504F0A">
              <w:trPr>
                <w:trHeight w:val="4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21 0 01 73570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25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по поддержанию в нормативном состоянии объектов культурного наследия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99 0 00 70383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4 489</w:t>
                  </w:r>
                </w:p>
              </w:tc>
            </w:tr>
            <w:tr w:rsidR="009F70B6" w:rsidRPr="00504F0A" w:rsidTr="00504F0A">
              <w:trPr>
                <w:trHeight w:val="7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99 0 00 70383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4 489</w:t>
                  </w:r>
                </w:p>
              </w:tc>
            </w:tr>
            <w:tr w:rsidR="009F70B6" w:rsidRPr="00504F0A" w:rsidTr="00504F0A">
              <w:trPr>
                <w:trHeight w:val="10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99 0 00 70383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4 489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Другие вопросы в области культуры, кинематографии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178</w:t>
                  </w:r>
                </w:p>
              </w:tc>
            </w:tr>
            <w:tr w:rsidR="009F70B6" w:rsidRPr="00504F0A" w:rsidTr="00504F0A">
              <w:trPr>
                <w:trHeight w:val="207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178</w:t>
                  </w:r>
                </w:p>
              </w:tc>
            </w:tr>
            <w:tr w:rsidR="009F70B6" w:rsidRPr="00504F0A" w:rsidTr="00504F0A">
              <w:trPr>
                <w:trHeight w:val="8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Мероприятия по укреплению межнационального и межконфессионального согласия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20 0 00 79010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178</w:t>
                  </w:r>
                </w:p>
              </w:tc>
            </w:tr>
            <w:tr w:rsidR="009F70B6" w:rsidRPr="00504F0A" w:rsidTr="00504F0A">
              <w:trPr>
                <w:trHeight w:val="6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20 0 00 79010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178</w:t>
                  </w:r>
                </w:p>
              </w:tc>
            </w:tr>
            <w:tr w:rsidR="009F70B6" w:rsidRPr="00504F0A" w:rsidTr="00504F0A">
              <w:trPr>
                <w:trHeight w:val="5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08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20 0 00 79010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178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СОЦИАЛЬНАЯ ПОЛИТИКА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56 753</w:t>
                  </w:r>
                </w:p>
              </w:tc>
            </w:tr>
            <w:tr w:rsidR="009F70B6" w:rsidRPr="00504F0A" w:rsidTr="00504F0A">
              <w:trPr>
                <w:trHeight w:val="3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Пенсионное обеспечение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1 711</w:t>
                  </w:r>
                </w:p>
              </w:tc>
            </w:tr>
            <w:tr w:rsidR="009F70B6" w:rsidRPr="00504F0A" w:rsidTr="00504F0A">
              <w:trPr>
                <w:trHeight w:val="3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Доплаты к пенсии муниципальных служащих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1 711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Социальное обеспечение и иные выплаты населению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1 711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Публичные нормативные социальные выплаты гражданам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1 711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Социальное обслуживание населения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24 577</w:t>
                  </w:r>
                </w:p>
              </w:tc>
            </w:tr>
            <w:tr w:rsidR="009F70B6" w:rsidRPr="00504F0A" w:rsidTr="00504F0A">
              <w:trPr>
                <w:trHeight w:val="10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отрасли "Социальная политика" в Упоровском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24 312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"Обеспечение оказания социальных услуг в рамках государственного стандарта социального обслуживания населения"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24 005</w:t>
                  </w:r>
                </w:p>
              </w:tc>
            </w:tr>
            <w:tr w:rsidR="009F70B6" w:rsidRPr="00504F0A" w:rsidTr="00504F0A">
              <w:trPr>
                <w:trHeight w:val="4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Организация социального обслуживания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16 0 01 19320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24 005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16 0 01 19320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24 005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16 0 01 19320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24 005</w:t>
                  </w:r>
                </w:p>
              </w:tc>
            </w:tr>
            <w:tr w:rsidR="009F70B6" w:rsidRPr="00504F0A" w:rsidTr="00504F0A">
              <w:trPr>
                <w:trHeight w:val="61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"Приведение в нормативное состояние объектов социальной сферы"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49</w:t>
                  </w:r>
                </w:p>
              </w:tc>
            </w:tr>
            <w:tr w:rsidR="009F70B6" w:rsidRPr="00504F0A" w:rsidTr="00504F0A">
              <w:trPr>
                <w:trHeight w:val="61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Капитальный ремонт и ремонт объектов социальной сферы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16 0 03 73680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49</w:t>
                  </w:r>
                </w:p>
              </w:tc>
            </w:tr>
            <w:tr w:rsidR="009F70B6" w:rsidRPr="00504F0A" w:rsidTr="00504F0A">
              <w:trPr>
                <w:trHeight w:val="6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16 0 03 73680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49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16 0 03 73680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49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"Проект "Старшее поколение" в рамках реализации национального проекта "Демография""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16 0 P3 00000 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258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Организация социального обслуживания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16 0 P3 19320 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258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16 0 P3 19320 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258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16 0 P3 19320 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258</w:t>
                  </w:r>
                </w:p>
              </w:tc>
            </w:tr>
            <w:tr w:rsidR="009F70B6" w:rsidRPr="00504F0A" w:rsidTr="00504F0A">
              <w:trPr>
                <w:trHeight w:val="10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"Улучшение условий и охраны труда в Упоровском муниципальном районе Тюменской области"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42</w:t>
                  </w:r>
                </w:p>
              </w:tc>
            </w:tr>
            <w:tr w:rsidR="009F70B6" w:rsidRPr="00504F0A" w:rsidTr="00504F0A">
              <w:trPr>
                <w:trHeight w:val="10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"Увеличение количества рабочих мест соответствующих нормативным требованиям охраны труда"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42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Организация социального обслуживания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21 0 01 19320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42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21 0 01 19320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42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21 0 01 19320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42</w:t>
                  </w:r>
                </w:p>
              </w:tc>
            </w:tr>
            <w:tr w:rsidR="009F70B6" w:rsidRPr="00504F0A" w:rsidTr="00504F0A">
              <w:trPr>
                <w:trHeight w:val="805"/>
              </w:trPr>
              <w:tc>
                <w:tcPr>
                  <w:tcW w:w="50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Обеспечение деятельности специализированной службы по вопросам похоронного дела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99 0 00 70336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223</w:t>
                  </w:r>
                </w:p>
              </w:tc>
            </w:tr>
            <w:tr w:rsidR="009F70B6" w:rsidRPr="00504F0A" w:rsidTr="00504F0A">
              <w:trPr>
                <w:trHeight w:val="625"/>
              </w:trPr>
              <w:tc>
                <w:tcPr>
                  <w:tcW w:w="5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99 0 00 70336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223</w:t>
                  </w:r>
                </w:p>
              </w:tc>
            </w:tr>
            <w:tr w:rsidR="009F70B6" w:rsidRPr="00504F0A" w:rsidTr="00504F0A">
              <w:trPr>
                <w:trHeight w:val="3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99 0 00 70336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223</w:t>
                  </w:r>
                </w:p>
              </w:tc>
            </w:tr>
            <w:tr w:rsidR="009F70B6" w:rsidRPr="00504F0A" w:rsidTr="00504F0A">
              <w:trPr>
                <w:trHeight w:val="4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Социальное обеспечение населения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18 522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отрасли "Социальная политика" в Упоровском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5 121</w:t>
                  </w:r>
                </w:p>
              </w:tc>
            </w:tr>
            <w:tr w:rsidR="009F70B6" w:rsidRPr="00504F0A" w:rsidTr="00504F0A">
              <w:trPr>
                <w:trHeight w:val="13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03 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4 983</w:t>
                  </w:r>
                </w:p>
              </w:tc>
            </w:tr>
            <w:tr w:rsidR="009F70B6" w:rsidRPr="00504F0A" w:rsidTr="00504F0A">
              <w:trPr>
                <w:trHeight w:val="7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16 0 02 19340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3 928</w:t>
                  </w:r>
                </w:p>
              </w:tc>
            </w:tr>
            <w:tr w:rsidR="009F70B6" w:rsidRPr="00504F0A" w:rsidTr="00504F0A">
              <w:trPr>
                <w:trHeight w:val="6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16 0 02 19340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16 0 02 19340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</w:t>
                  </w:r>
                </w:p>
              </w:tc>
            </w:tr>
            <w:tr w:rsidR="009F70B6" w:rsidRPr="00504F0A" w:rsidTr="00504F0A">
              <w:trPr>
                <w:trHeight w:val="6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Социальное обеспечение и иные выплаты населению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16 0 02 19340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3 608</w:t>
                  </w:r>
                </w:p>
              </w:tc>
            </w:tr>
            <w:tr w:rsidR="009F70B6" w:rsidRPr="00504F0A" w:rsidTr="00504F0A">
              <w:trPr>
                <w:trHeight w:val="8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Публичные нормативные социальные выплаты гражданам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16 0 02 19340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3 608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16 0 02 19340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302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16 0 02 19340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302</w:t>
                  </w:r>
                </w:p>
              </w:tc>
            </w:tr>
            <w:tr w:rsidR="009F70B6" w:rsidRPr="00504F0A" w:rsidTr="00504F0A">
              <w:trPr>
                <w:trHeight w:val="6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Социальная поддержка отдельных категорий граждан в отношении проезда на транспорте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16 0 02 19360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755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16 0 02 19360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755</w:t>
                  </w:r>
                </w:p>
              </w:tc>
            </w:tr>
            <w:tr w:rsidR="009F70B6" w:rsidRPr="00504F0A" w:rsidTr="00504F0A">
              <w:trPr>
                <w:trHeight w:val="13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16 0 02 19360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755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Оказание материальной помощи населению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16 0 02 71240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300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16 0 02 71240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</w:t>
                  </w:r>
                </w:p>
              </w:tc>
            </w:tr>
            <w:tr w:rsidR="009F70B6" w:rsidRPr="00504F0A" w:rsidTr="00504F0A">
              <w:trPr>
                <w:trHeight w:val="10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16 0 02 71240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</w:t>
                  </w:r>
                </w:p>
              </w:tc>
            </w:tr>
            <w:tr w:rsidR="009F70B6" w:rsidRPr="00504F0A" w:rsidTr="00504F0A">
              <w:trPr>
                <w:trHeight w:val="4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Социальное обеспечение и иные выплаты населению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16 0 02 71240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297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16 0 02 71240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297</w:t>
                  </w:r>
                </w:p>
              </w:tc>
            </w:tr>
            <w:tr w:rsidR="009F70B6" w:rsidRPr="00504F0A" w:rsidTr="00504F0A">
              <w:trPr>
                <w:trHeight w:val="9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"Обеспечение взаимодействия с общественными организациями ветеранов и их поддержка"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16 0 04 00000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138</w:t>
                  </w:r>
                </w:p>
              </w:tc>
            </w:tr>
            <w:tr w:rsidR="009F70B6" w:rsidRPr="00504F0A" w:rsidTr="00504F0A">
              <w:trPr>
                <w:trHeight w:val="4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Поддержка общественных организаций ветеранов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16 0 04 70337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138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16 0 04 70337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138</w:t>
                  </w:r>
                </w:p>
              </w:tc>
            </w:tr>
            <w:tr w:rsidR="009F70B6" w:rsidRPr="00504F0A" w:rsidTr="00504F0A">
              <w:trPr>
                <w:trHeight w:val="960"/>
              </w:trPr>
              <w:tc>
                <w:tcPr>
                  <w:tcW w:w="50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некоммерческим организациям (за исключением государственных (муниципальных) учреждений)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16 0 04 70337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630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138</w:t>
                  </w:r>
                </w:p>
              </w:tc>
            </w:tr>
            <w:tr w:rsidR="009F70B6" w:rsidRPr="00504F0A" w:rsidTr="00504F0A">
              <w:trPr>
                <w:trHeight w:val="960"/>
              </w:trPr>
              <w:tc>
                <w:tcPr>
                  <w:tcW w:w="5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Муниципальная программа "Устойчивое развитие сельских территорий Упоровского района Тюменской области"</w:t>
                  </w:r>
                </w:p>
              </w:tc>
              <w:tc>
                <w:tcPr>
                  <w:tcW w:w="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11 052</w:t>
                  </w:r>
                </w:p>
              </w:tc>
            </w:tr>
            <w:tr w:rsidR="009F70B6" w:rsidRPr="00504F0A" w:rsidTr="00504F0A">
              <w:trPr>
                <w:trHeight w:val="9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"Улучшение условий жизнедеятельности на сельских территориях Упоровского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11 052</w:t>
                  </w:r>
                </w:p>
              </w:tc>
            </w:tr>
            <w:tr w:rsidR="009F70B6" w:rsidRPr="00504F0A" w:rsidTr="00504F0A">
              <w:trPr>
                <w:trHeight w:val="12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L5671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11 052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Социальное обеспечение и иные выплаты населению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L5671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11 052</w:t>
                  </w:r>
                </w:p>
              </w:tc>
            </w:tr>
            <w:tr w:rsidR="009F70B6" w:rsidRPr="00504F0A" w:rsidTr="00504F0A">
              <w:trPr>
                <w:trHeight w:val="6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22 0 01 L5671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11 052</w:t>
                  </w:r>
                </w:p>
              </w:tc>
            </w:tr>
            <w:tr w:rsidR="009F70B6" w:rsidRPr="00504F0A" w:rsidTr="00504F0A">
              <w:trPr>
                <w:trHeight w:val="109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      </w:r>
                </w:p>
              </w:tc>
              <w:tc>
                <w:tcPr>
                  <w:tcW w:w="5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99 0 00 19330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2 160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Социальное обеспечение и иные выплаты населению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99 0 00 19330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2 160</w:t>
                  </w:r>
                </w:p>
              </w:tc>
            </w:tr>
            <w:tr w:rsidR="009F70B6" w:rsidRPr="00504F0A" w:rsidTr="00504F0A">
              <w:trPr>
                <w:trHeight w:val="7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99 0 00 19330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2 160</w:t>
                  </w:r>
                </w:p>
              </w:tc>
            </w:tr>
            <w:tr w:rsidR="009F70B6" w:rsidRPr="00504F0A" w:rsidTr="00504F0A">
              <w:trPr>
                <w:trHeight w:val="36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Прочие мероприятия в области социальной политики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99 0 00 70384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189</w:t>
                  </w:r>
                </w:p>
              </w:tc>
            </w:tr>
            <w:tr w:rsidR="009F70B6" w:rsidRPr="00504F0A" w:rsidTr="00504F0A">
              <w:trPr>
                <w:trHeight w:val="3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бюджетные ассигнования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99 0 00 70384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189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Уплата налогов, сборов и иных платежей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99 0 00 70384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850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189</w:t>
                  </w:r>
                </w:p>
              </w:tc>
            </w:tr>
            <w:tr w:rsidR="009F70B6" w:rsidRPr="00504F0A" w:rsidTr="00504F0A">
              <w:trPr>
                <w:trHeight w:val="4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Охрана семьи и детства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10 783</w:t>
                  </w:r>
                </w:p>
              </w:tc>
            </w:tr>
            <w:tr w:rsidR="009F70B6" w:rsidRPr="00504F0A" w:rsidTr="00504F0A">
              <w:trPr>
                <w:trHeight w:val="111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Муниципальная программа "Основные направления развития системы образования в Упоровском муниципальном районе"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7 120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"Социальная поддержка семей, имеющих детей дошкольного возраста"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11 0 05 00000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7 120</w:t>
                  </w:r>
                </w:p>
              </w:tc>
            </w:tr>
            <w:tr w:rsidR="009F70B6" w:rsidRPr="00504F0A" w:rsidTr="00504F0A">
              <w:trPr>
                <w:trHeight w:val="19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11 0 05 19370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7 120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11 0 05 19370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7 120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11 0 05 19370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7 120</w:t>
                  </w:r>
                </w:p>
              </w:tc>
            </w:tr>
            <w:tr w:rsidR="009F70B6" w:rsidRPr="00504F0A" w:rsidTr="00504F0A">
              <w:trPr>
                <w:trHeight w:val="9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3 663</w:t>
                  </w:r>
                </w:p>
              </w:tc>
            </w:tr>
            <w:tr w:rsidR="009F70B6" w:rsidRPr="00504F0A" w:rsidTr="00504F0A">
              <w:trPr>
                <w:trHeight w:val="129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17 0 06 00000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3 663</w:t>
                  </w:r>
                </w:p>
              </w:tc>
            </w:tr>
            <w:tr w:rsidR="009F70B6" w:rsidRPr="00504F0A" w:rsidTr="00504F0A">
              <w:trPr>
                <w:trHeight w:val="157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06 L4970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3 663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Социальное обеспечение и иные выплаты населению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06 L4970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3 663</w:t>
                  </w:r>
                </w:p>
              </w:tc>
            </w:tr>
            <w:tr w:rsidR="009F70B6" w:rsidRPr="00504F0A" w:rsidTr="00504F0A">
              <w:trPr>
                <w:trHeight w:val="6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04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17 0 06 L4970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3 663</w:t>
                  </w:r>
                </w:p>
              </w:tc>
            </w:tr>
            <w:tr w:rsidR="009F70B6" w:rsidRPr="00504F0A" w:rsidTr="00504F0A">
              <w:trPr>
                <w:trHeight w:val="5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Другие вопросы в области социальной политики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1 160</w:t>
                  </w:r>
                </w:p>
              </w:tc>
            </w:tr>
            <w:tr w:rsidR="009F70B6" w:rsidRPr="00504F0A" w:rsidTr="00504F0A">
              <w:trPr>
                <w:trHeight w:val="7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Создание и организация деятельности комиссий по делам несовершеннолетних и защите их прав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99 0 00 19050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1 160</w:t>
                  </w:r>
                </w:p>
              </w:tc>
            </w:tr>
            <w:tr w:rsidR="009F70B6" w:rsidRPr="00504F0A" w:rsidTr="00504F0A">
              <w:trPr>
                <w:trHeight w:val="16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99 0 00 19050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839</w:t>
                  </w:r>
                </w:p>
              </w:tc>
            </w:tr>
            <w:tr w:rsidR="009F70B6" w:rsidRPr="00504F0A" w:rsidTr="00504F0A">
              <w:trPr>
                <w:trHeight w:val="7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99 0 00 19050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839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99 0 00 19050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321</w:t>
                  </w:r>
                </w:p>
              </w:tc>
            </w:tr>
            <w:tr w:rsidR="009F70B6" w:rsidRPr="00504F0A" w:rsidTr="00504F0A">
              <w:trPr>
                <w:trHeight w:val="10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10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06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99 0 00 19050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321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ФИЗИЧЕСКАЯ КУЛЬТУРА И СПОРТ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38 807</w:t>
                  </w:r>
                </w:p>
              </w:tc>
            </w:tr>
            <w:tr w:rsidR="009F70B6" w:rsidRPr="00504F0A" w:rsidTr="00504F0A">
              <w:trPr>
                <w:trHeight w:val="4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Массовый спорт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38 807</w:t>
                  </w:r>
                </w:p>
              </w:tc>
            </w:tr>
            <w:tr w:rsidR="009F70B6" w:rsidRPr="00504F0A" w:rsidTr="00504F0A">
              <w:trPr>
                <w:trHeight w:val="12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14 0 00 00000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34 602</w:t>
                  </w:r>
                </w:p>
              </w:tc>
            </w:tr>
            <w:tr w:rsidR="009F70B6" w:rsidRPr="00504F0A" w:rsidTr="00504F0A">
              <w:trPr>
                <w:trHeight w:val="147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14 0 01 00000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31 470</w:t>
                  </w:r>
                </w:p>
              </w:tc>
            </w:tr>
            <w:tr w:rsidR="009F70B6" w:rsidRPr="00504F0A" w:rsidTr="00504F0A">
              <w:trPr>
                <w:trHeight w:val="112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Расходы на обеспечение деятельности (оказание услуг) муниципальных учреждений физической культуры и спорта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14 0 01 74620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31 470</w:t>
                  </w:r>
                </w:p>
              </w:tc>
            </w:tr>
            <w:tr w:rsidR="009F70B6" w:rsidRPr="00504F0A" w:rsidTr="00504F0A">
              <w:trPr>
                <w:trHeight w:val="8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14 0 01 74620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31 470</w:t>
                  </w:r>
                </w:p>
              </w:tc>
            </w:tr>
            <w:tr w:rsidR="009F70B6" w:rsidRPr="00504F0A" w:rsidTr="00504F0A">
              <w:trPr>
                <w:trHeight w:val="4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14 0 01 74620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31 470</w:t>
                  </w:r>
                </w:p>
              </w:tc>
            </w:tr>
            <w:tr w:rsidR="009F70B6" w:rsidRPr="00504F0A" w:rsidTr="00504F0A">
              <w:trPr>
                <w:trHeight w:val="10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Мероприятие "Приведение в нормативное состояние объектов физической культуры и спорта, молодежной политики"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14 0 03 00000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3 132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Капитальный ремонт и ремонт объектов физической культуры и спорта, молодежной политики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14 0 03 74630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3 127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14 0 03 74630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2 862</w:t>
                  </w:r>
                </w:p>
              </w:tc>
            </w:tr>
            <w:tr w:rsidR="009F70B6" w:rsidRPr="00504F0A" w:rsidTr="00504F0A">
              <w:trPr>
                <w:trHeight w:val="9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14 0 03 74630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2 862</w:t>
                  </w:r>
                </w:p>
              </w:tc>
            </w:tr>
            <w:tr w:rsidR="009F70B6" w:rsidRPr="00504F0A" w:rsidTr="00504F0A">
              <w:trPr>
                <w:trHeight w:val="7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14 0 03 74630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265</w:t>
                  </w:r>
                </w:p>
              </w:tc>
            </w:tr>
            <w:tr w:rsidR="009F70B6" w:rsidRPr="00504F0A" w:rsidTr="00504F0A">
              <w:trPr>
                <w:trHeight w:val="3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Субсидии автономным учреждениям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14 0 03 74630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620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265</w:t>
                  </w:r>
                </w:p>
              </w:tc>
            </w:tr>
            <w:tr w:rsidR="009F70B6" w:rsidRPr="00504F0A" w:rsidTr="00504F0A">
              <w:trPr>
                <w:trHeight w:val="5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по строительству и реконструкции объектов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14 0 03 74650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64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14 0 03 74650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Бюджетные инвестиции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14 0 03 74650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76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Мероприятия по строительству и реконструкции объектов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99 0 00 25220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4 200</w:t>
                  </w:r>
                </w:p>
              </w:tc>
            </w:tr>
            <w:tr w:rsidR="009F70B6" w:rsidRPr="00504F0A" w:rsidTr="00504F0A">
              <w:trPr>
                <w:trHeight w:val="62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99 0 00 25220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4 200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Бюджетные инвестиции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99 0 00 25220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4 200</w:t>
                  </w:r>
                </w:p>
              </w:tc>
            </w:tr>
            <w:tr w:rsidR="009F70B6" w:rsidRPr="00504F0A" w:rsidTr="00504F0A">
              <w:trPr>
                <w:trHeight w:val="115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78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114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11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02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99 0 00 70204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240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</w:t>
                  </w:r>
                </w:p>
              </w:tc>
            </w:tr>
            <w:tr w:rsidR="009F70B6" w:rsidRPr="00504F0A" w:rsidTr="00504F0A">
              <w:trPr>
                <w:trHeight w:val="110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МЕЖБЮДЖЕТНЫЕ ТРАНСФЕРТЫ ОБЩЕГО ХАРАКТЕРА БЮДЖЕТАМ БЮДЖЕТНОЙ СИСТЕМЫ РОССИЙСКОЙ ФЕДЕРАЦИИ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00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45 529</w:t>
                  </w:r>
                </w:p>
              </w:tc>
            </w:tr>
            <w:tr w:rsidR="009F70B6" w:rsidRPr="00504F0A" w:rsidTr="00504F0A">
              <w:trPr>
                <w:trHeight w:val="105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15 475</w:t>
                  </w:r>
                </w:p>
              </w:tc>
            </w:tr>
            <w:tr w:rsidR="009F70B6" w:rsidRPr="00504F0A" w:rsidTr="00504F0A">
              <w:trPr>
                <w:trHeight w:val="733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Дотации на выравнивание бюджетной обеспеченности поселений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15 475</w:t>
                  </w:r>
                </w:p>
              </w:tc>
            </w:tr>
            <w:tr w:rsidR="009F70B6" w:rsidRPr="00504F0A" w:rsidTr="00504F0A">
              <w:trPr>
                <w:trHeight w:val="38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15 475</w:t>
                  </w:r>
                </w:p>
              </w:tc>
            </w:tr>
            <w:tr w:rsidR="009F70B6" w:rsidRPr="00504F0A" w:rsidTr="00504F0A">
              <w:trPr>
                <w:trHeight w:val="4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Дотации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01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99 0 00 70250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510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15 475</w:t>
                  </w:r>
                </w:p>
              </w:tc>
            </w:tr>
            <w:tr w:rsidR="009F70B6" w:rsidRPr="00504F0A" w:rsidTr="00504F0A">
              <w:trPr>
                <w:trHeight w:val="7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Прочие межбюджетные трансферты общего характера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30 054</w:t>
                  </w:r>
                </w:p>
              </w:tc>
            </w:tr>
            <w:tr w:rsidR="009F70B6" w:rsidRPr="00504F0A" w:rsidTr="00504F0A">
              <w:trPr>
                <w:trHeight w:val="745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 xml:space="preserve">Иные межбюджетные трансферты бюджетам бюджетной системы 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30 054</w:t>
                  </w:r>
                </w:p>
              </w:tc>
            </w:tr>
            <w:tr w:rsidR="009F70B6" w:rsidRPr="00504F0A" w:rsidTr="00504F0A">
              <w:trPr>
                <w:trHeight w:val="420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500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30 054</w:t>
                  </w:r>
                </w:p>
              </w:tc>
            </w:tr>
            <w:tr w:rsidR="009F70B6" w:rsidRPr="00504F0A" w:rsidTr="00504F0A">
              <w:trPr>
                <w:trHeight w:val="4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Иные межбюджетные трансферты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14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03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99 0 00 70260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540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30 054</w:t>
                  </w:r>
                </w:p>
              </w:tc>
            </w:tr>
            <w:tr w:rsidR="009F70B6" w:rsidRPr="00504F0A" w:rsidTr="00504F0A">
              <w:trPr>
                <w:trHeight w:val="408"/>
              </w:trPr>
              <w:tc>
                <w:tcPr>
                  <w:tcW w:w="500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ВСЕГО РАСХОДОВ</w:t>
                  </w:r>
                </w:p>
              </w:tc>
              <w:tc>
                <w:tcPr>
                  <w:tcW w:w="5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52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9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 </w:t>
                  </w:r>
                </w:p>
              </w:tc>
              <w:tc>
                <w:tcPr>
                  <w:tcW w:w="13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F70B6" w:rsidRDefault="009F70B6" w:rsidP="009553D6">
                  <w:pPr>
                    <w:pStyle w:val="Table"/>
                  </w:pPr>
                  <w:r>
                    <w:t>896 940</w:t>
                  </w:r>
                </w:p>
              </w:tc>
            </w:tr>
          </w:tbl>
          <w:p w:rsidR="00504F0A" w:rsidRDefault="00504F0A" w:rsidP="009553D6">
            <w:pPr>
              <w:pStyle w:val="Table"/>
            </w:pPr>
          </w:p>
          <w:p w:rsidR="00504F0A" w:rsidRPr="003C7F52" w:rsidRDefault="00504F0A" w:rsidP="009553D6">
            <w:pPr>
              <w:pStyle w:val="Table"/>
            </w:pPr>
          </w:p>
        </w:tc>
      </w:tr>
      <w:tr w:rsidR="003C7F52" w:rsidRPr="003C7F52" w:rsidTr="000A4E2C">
        <w:trPr>
          <w:trHeight w:val="7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9553D6">
            <w:pPr>
              <w:pStyle w:val="Table"/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9553D6">
            <w:pPr>
              <w:pStyle w:val="Table"/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9553D6">
            <w:pPr>
              <w:pStyle w:val="Table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9553D6">
            <w:pPr>
              <w:pStyle w:val="Table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9553D6">
            <w:pPr>
              <w:pStyle w:val="Table"/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F52" w:rsidRPr="003C7F52" w:rsidRDefault="003C7F52" w:rsidP="009553D6">
            <w:pPr>
              <w:pStyle w:val="Table"/>
            </w:pPr>
          </w:p>
        </w:tc>
      </w:tr>
    </w:tbl>
    <w:p w:rsidR="00DF7D13" w:rsidRDefault="00D439C1" w:rsidP="00953812">
      <w:pPr>
        <w:widowControl w:val="0"/>
        <w:autoSpaceDE w:val="0"/>
        <w:autoSpaceDN w:val="0"/>
        <w:adjustRightInd w:val="0"/>
        <w:spacing w:line="360" w:lineRule="auto"/>
        <w:ind w:firstLine="539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7</w:t>
      </w:r>
      <w:r w:rsidR="00DF7D13">
        <w:rPr>
          <w:rFonts w:cs="Arial"/>
          <w:sz w:val="26"/>
          <w:szCs w:val="26"/>
        </w:rPr>
        <w:t xml:space="preserve">. </w:t>
      </w:r>
      <w:r w:rsidR="00DF7D13" w:rsidRPr="00E96268">
        <w:rPr>
          <w:rFonts w:cs="Arial"/>
          <w:sz w:val="26"/>
          <w:szCs w:val="26"/>
        </w:rPr>
        <w:t xml:space="preserve">Приложение № </w:t>
      </w:r>
      <w:r w:rsidR="00DF7D13">
        <w:rPr>
          <w:rFonts w:cs="Arial"/>
          <w:sz w:val="26"/>
          <w:szCs w:val="26"/>
        </w:rPr>
        <w:t>14</w:t>
      </w:r>
      <w:r w:rsidR="00DF7D13" w:rsidRPr="00E96268">
        <w:rPr>
          <w:rFonts w:cs="Arial"/>
          <w:sz w:val="26"/>
          <w:szCs w:val="26"/>
        </w:rPr>
        <w:t xml:space="preserve"> изложить в следующей редакции:</w:t>
      </w:r>
    </w:p>
    <w:tbl>
      <w:tblPr>
        <w:tblW w:w="103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850"/>
        <w:gridCol w:w="142"/>
        <w:gridCol w:w="345"/>
        <w:gridCol w:w="222"/>
        <w:gridCol w:w="162"/>
        <w:gridCol w:w="405"/>
        <w:gridCol w:w="1843"/>
        <w:gridCol w:w="86"/>
        <w:gridCol w:w="623"/>
        <w:gridCol w:w="132"/>
        <w:gridCol w:w="884"/>
        <w:gridCol w:w="284"/>
        <w:gridCol w:w="107"/>
      </w:tblGrid>
      <w:tr w:rsidR="003C7F52" w:rsidRPr="003C7F52" w:rsidTr="00504F0A">
        <w:trPr>
          <w:gridAfter w:val="2"/>
          <w:wAfter w:w="391" w:type="dxa"/>
          <w:trHeight w:val="1255"/>
        </w:trPr>
        <w:tc>
          <w:tcPr>
            <w:tcW w:w="996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F52" w:rsidRPr="003C7F52" w:rsidRDefault="003C7F52" w:rsidP="00D92908">
            <w:pPr>
              <w:pStyle w:val="Table0"/>
            </w:pPr>
            <w:r w:rsidRPr="003C7F52">
              <w:t xml:space="preserve">Ведомственная структура расходов бюджета Упоровского муниципального района по главным распорядителям бюджетных средств, разделам, подразделам, целевым статьям (муниципальным программам Упоровского муниципального района и непрограммным направлениям деятельности), группам и подгруппам </w:t>
            </w:r>
            <w:proofErr w:type="gramStart"/>
            <w:r w:rsidRPr="003C7F52">
              <w:t>видов расходов классификации расходов бюджета</w:t>
            </w:r>
            <w:proofErr w:type="gramEnd"/>
            <w:r w:rsidRPr="003C7F52">
              <w:t xml:space="preserve"> Упоровского муниципального района на 2019 год</w:t>
            </w:r>
          </w:p>
        </w:tc>
      </w:tr>
      <w:tr w:rsidR="003C7F52" w:rsidRPr="003C7F52" w:rsidTr="00504F0A">
        <w:trPr>
          <w:trHeight w:val="195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D92908">
            <w:pPr>
              <w:pStyle w:val="Table0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D92908">
            <w:pPr>
              <w:pStyle w:val="Table0"/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D92908">
            <w:pPr>
              <w:pStyle w:val="Table0"/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D92908">
            <w:pPr>
              <w:pStyle w:val="Table0"/>
            </w:pP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D92908">
            <w:pPr>
              <w:pStyle w:val="Table0"/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F52" w:rsidRPr="003C7F52" w:rsidRDefault="003C7F52" w:rsidP="00D92908">
            <w:pPr>
              <w:pStyle w:val="Table"/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F52" w:rsidRPr="003C7F52" w:rsidRDefault="003C7F52" w:rsidP="00D92908">
            <w:pPr>
              <w:pStyle w:val="Table"/>
            </w:pPr>
          </w:p>
        </w:tc>
      </w:tr>
      <w:tr w:rsidR="00504F0A" w:rsidRPr="00504F0A" w:rsidTr="00504F0A">
        <w:trPr>
          <w:gridAfter w:val="1"/>
          <w:wAfter w:w="107" w:type="dxa"/>
          <w:trHeight w:val="285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0A" w:rsidRPr="00504F0A" w:rsidRDefault="00504F0A" w:rsidP="00D92908">
            <w:pPr>
              <w:pStyle w:val="Table"/>
            </w:pPr>
            <w:r w:rsidRPr="00504F0A">
              <w:t>Наименование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0A" w:rsidRPr="00504F0A" w:rsidRDefault="00504F0A" w:rsidP="00D92908">
            <w:pPr>
              <w:pStyle w:val="Table"/>
            </w:pPr>
            <w:r w:rsidRPr="00504F0A">
              <w:t>Главный распорядитель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0A" w:rsidRPr="00504F0A" w:rsidRDefault="00504F0A" w:rsidP="00D92908">
            <w:pPr>
              <w:pStyle w:val="Table"/>
            </w:pPr>
            <w:proofErr w:type="spellStart"/>
            <w:r w:rsidRPr="00504F0A">
              <w:t>Рз</w:t>
            </w:r>
            <w:proofErr w:type="spellEnd"/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0A" w:rsidRPr="00504F0A" w:rsidRDefault="00504F0A" w:rsidP="00D92908">
            <w:pPr>
              <w:pStyle w:val="Table"/>
            </w:pPr>
            <w:proofErr w:type="spellStart"/>
            <w:proofErr w:type="gramStart"/>
            <w:r w:rsidRPr="00504F0A">
              <w:t>Пр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0A" w:rsidRPr="00504F0A" w:rsidRDefault="00504F0A" w:rsidP="00D92908">
            <w:pPr>
              <w:pStyle w:val="Table"/>
            </w:pPr>
            <w:r w:rsidRPr="00504F0A"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0A" w:rsidRPr="00504F0A" w:rsidRDefault="00504F0A" w:rsidP="00D92908">
            <w:pPr>
              <w:pStyle w:val="Table"/>
            </w:pPr>
            <w:r w:rsidRPr="00504F0A">
              <w:t>ВР</w:t>
            </w:r>
          </w:p>
        </w:tc>
        <w:tc>
          <w:tcPr>
            <w:tcW w:w="1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4F0A" w:rsidRPr="00504F0A" w:rsidRDefault="00504F0A" w:rsidP="00D92908">
            <w:pPr>
              <w:pStyle w:val="Table"/>
            </w:pPr>
            <w:r w:rsidRPr="00504F0A">
              <w:t>Сумма,</w:t>
            </w:r>
            <w:r w:rsidRPr="00504F0A">
              <w:br/>
              <w:t>тыс. руб.</w:t>
            </w:r>
          </w:p>
        </w:tc>
      </w:tr>
      <w:tr w:rsidR="00504F0A" w:rsidRPr="00504F0A" w:rsidTr="00504F0A">
        <w:trPr>
          <w:gridAfter w:val="1"/>
          <w:wAfter w:w="107" w:type="dxa"/>
          <w:trHeight w:val="130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A" w:rsidRPr="00504F0A" w:rsidRDefault="00504F0A" w:rsidP="00D92908">
            <w:pPr>
              <w:pStyle w:val="Table"/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4F0A" w:rsidRPr="00504F0A" w:rsidRDefault="00504F0A" w:rsidP="00D92908">
            <w:pPr>
              <w:pStyle w:val="Table"/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A" w:rsidRPr="00504F0A" w:rsidRDefault="00504F0A" w:rsidP="00D92908">
            <w:pPr>
              <w:pStyle w:val="Table"/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A" w:rsidRPr="00504F0A" w:rsidRDefault="00504F0A" w:rsidP="00D92908">
            <w:pPr>
              <w:pStyle w:val="Table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A" w:rsidRPr="00504F0A" w:rsidRDefault="00504F0A" w:rsidP="00D92908">
            <w:pPr>
              <w:pStyle w:val="Table"/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A" w:rsidRPr="00504F0A" w:rsidRDefault="00504F0A" w:rsidP="00D92908">
            <w:pPr>
              <w:pStyle w:val="Table"/>
            </w:pPr>
          </w:p>
        </w:tc>
        <w:tc>
          <w:tcPr>
            <w:tcW w:w="13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0A" w:rsidRPr="00504F0A" w:rsidRDefault="00504F0A" w:rsidP="00D92908">
            <w:pPr>
              <w:pStyle w:val="Table"/>
            </w:pPr>
          </w:p>
        </w:tc>
      </w:tr>
      <w:tr w:rsidR="009F70B6" w:rsidRPr="00504F0A" w:rsidTr="00504F0A">
        <w:trPr>
          <w:gridAfter w:val="1"/>
          <w:wAfter w:w="107" w:type="dxa"/>
          <w:trHeight w:val="6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460 121</w:t>
            </w:r>
          </w:p>
        </w:tc>
      </w:tr>
      <w:tr w:rsidR="009F70B6" w:rsidRPr="00504F0A" w:rsidTr="00504F0A">
        <w:trPr>
          <w:gridAfter w:val="1"/>
          <w:wAfter w:w="107" w:type="dxa"/>
          <w:trHeight w:val="3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44 943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2 575</w:t>
            </w:r>
          </w:p>
        </w:tc>
      </w:tr>
      <w:tr w:rsidR="009F70B6" w:rsidRPr="00504F0A" w:rsidTr="00504F0A">
        <w:trPr>
          <w:gridAfter w:val="1"/>
          <w:wAfter w:w="107" w:type="dxa"/>
          <w:trHeight w:val="13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Высшее должностное лицо муниципального образования (глава муниципального образования, </w:t>
            </w:r>
            <w:proofErr w:type="gramStart"/>
            <w:r>
              <w:t>возглавляющий</w:t>
            </w:r>
            <w:proofErr w:type="gramEnd"/>
            <w:r>
              <w:t xml:space="preserve"> местную администрацию)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2 575</w:t>
            </w:r>
          </w:p>
        </w:tc>
      </w:tr>
      <w:tr w:rsidR="009F70B6" w:rsidRPr="00504F0A" w:rsidTr="00504F0A">
        <w:trPr>
          <w:gridAfter w:val="1"/>
          <w:wAfter w:w="107" w:type="dxa"/>
          <w:trHeight w:val="20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2 575</w:t>
            </w:r>
          </w:p>
        </w:tc>
      </w:tr>
      <w:tr w:rsidR="009F70B6" w:rsidRPr="00504F0A" w:rsidTr="00504F0A">
        <w:trPr>
          <w:gridAfter w:val="1"/>
          <w:wAfter w:w="107" w:type="dxa"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2 575</w:t>
            </w:r>
          </w:p>
        </w:tc>
      </w:tr>
      <w:tr w:rsidR="009F70B6" w:rsidRPr="00504F0A" w:rsidTr="00504F0A">
        <w:trPr>
          <w:gridAfter w:val="1"/>
          <w:wAfter w:w="107" w:type="dxa"/>
          <w:trHeight w:val="16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</w:tr>
      <w:tr w:rsidR="009F70B6" w:rsidRPr="00504F0A" w:rsidTr="00504F0A">
        <w:trPr>
          <w:gridAfter w:val="1"/>
          <w:wAfter w:w="107" w:type="dxa"/>
          <w:trHeight w:val="6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Обеспечение деятельности органов местного самоуправления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</w:tr>
      <w:tr w:rsidR="009F70B6" w:rsidRPr="00504F0A" w:rsidTr="00504F0A">
        <w:trPr>
          <w:gridAfter w:val="1"/>
          <w:wAfter w:w="107" w:type="dxa"/>
          <w:trHeight w:val="16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22 371</w:t>
            </w:r>
          </w:p>
        </w:tc>
      </w:tr>
      <w:tr w:rsidR="009F70B6" w:rsidRPr="00504F0A" w:rsidTr="00504F0A">
        <w:trPr>
          <w:gridAfter w:val="1"/>
          <w:wAfter w:w="107" w:type="dxa"/>
          <w:trHeight w:val="12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477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477</w:t>
            </w:r>
          </w:p>
        </w:tc>
      </w:tr>
      <w:tr w:rsidR="009F70B6" w:rsidRPr="00504F0A" w:rsidTr="00504F0A">
        <w:trPr>
          <w:gridAfter w:val="1"/>
          <w:wAfter w:w="107" w:type="dxa"/>
          <w:trHeight w:val="7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 xml:space="preserve">Обеспечение деятельности органов местного самоуправления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477</w:t>
            </w:r>
          </w:p>
        </w:tc>
      </w:tr>
      <w:tr w:rsidR="009F70B6" w:rsidRPr="00504F0A" w:rsidTr="00504F0A">
        <w:trPr>
          <w:gridAfter w:val="1"/>
          <w:wAfter w:w="107" w:type="dxa"/>
          <w:trHeight w:val="20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477</w:t>
            </w:r>
          </w:p>
        </w:tc>
      </w:tr>
      <w:tr w:rsidR="009F70B6" w:rsidRPr="00504F0A" w:rsidTr="00504F0A">
        <w:trPr>
          <w:gridAfter w:val="1"/>
          <w:wAfter w:w="107" w:type="dxa"/>
          <w:trHeight w:val="7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477</w:t>
            </w:r>
          </w:p>
        </w:tc>
      </w:tr>
      <w:tr w:rsidR="009F70B6" w:rsidRPr="00504F0A" w:rsidTr="00504F0A">
        <w:trPr>
          <w:gridAfter w:val="1"/>
          <w:wAfter w:w="107" w:type="dxa"/>
          <w:trHeight w:val="7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Обеспечение деятельности органов местного самоуправления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21 195</w:t>
            </w:r>
          </w:p>
        </w:tc>
      </w:tr>
      <w:tr w:rsidR="009F70B6" w:rsidRPr="00504F0A" w:rsidTr="00504F0A">
        <w:trPr>
          <w:gridAfter w:val="1"/>
          <w:wAfter w:w="107" w:type="dxa"/>
          <w:trHeight w:val="20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20 342</w:t>
            </w:r>
          </w:p>
        </w:tc>
      </w:tr>
      <w:tr w:rsidR="009F70B6" w:rsidRPr="00504F0A" w:rsidTr="00504F0A">
        <w:trPr>
          <w:gridAfter w:val="1"/>
          <w:wAfter w:w="107" w:type="dxa"/>
          <w:trHeight w:val="7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20 342</w:t>
            </w:r>
          </w:p>
        </w:tc>
      </w:tr>
      <w:tr w:rsidR="009F70B6" w:rsidRPr="00504F0A" w:rsidTr="00504F0A">
        <w:trPr>
          <w:gridAfter w:val="1"/>
          <w:wAfter w:w="107" w:type="dxa"/>
          <w:trHeight w:val="9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853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853</w:t>
            </w:r>
          </w:p>
        </w:tc>
      </w:tr>
      <w:tr w:rsidR="009F70B6" w:rsidRPr="00504F0A" w:rsidTr="00504F0A">
        <w:trPr>
          <w:gridAfter w:val="1"/>
          <w:wAfter w:w="107" w:type="dxa"/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Формирование и содержание архивных фондов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407</w:t>
            </w:r>
          </w:p>
        </w:tc>
      </w:tr>
      <w:tr w:rsidR="009F70B6" w:rsidRPr="00504F0A" w:rsidTr="00504F0A">
        <w:trPr>
          <w:gridAfter w:val="1"/>
          <w:wAfter w:w="107" w:type="dxa"/>
          <w:trHeight w:val="20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407</w:t>
            </w:r>
          </w:p>
        </w:tc>
      </w:tr>
      <w:tr w:rsidR="009F70B6" w:rsidRPr="00504F0A" w:rsidTr="00504F0A">
        <w:trPr>
          <w:gridAfter w:val="1"/>
          <w:wAfter w:w="107" w:type="dxa"/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407</w:t>
            </w:r>
          </w:p>
        </w:tc>
      </w:tr>
      <w:tr w:rsidR="009F70B6" w:rsidRPr="00504F0A" w:rsidTr="00504F0A">
        <w:trPr>
          <w:gridAfter w:val="1"/>
          <w:wAfter w:w="107" w:type="dxa"/>
          <w:trHeight w:val="7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Создание и организация деятельности административных комиссий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290</w:t>
            </w:r>
          </w:p>
        </w:tc>
      </w:tr>
      <w:tr w:rsidR="009F70B6" w:rsidRPr="00504F0A" w:rsidTr="00504F0A">
        <w:trPr>
          <w:gridAfter w:val="1"/>
          <w:wAfter w:w="107" w:type="dxa"/>
          <w:trHeight w:val="20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99 0 00 71904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198</w:t>
            </w:r>
          </w:p>
        </w:tc>
      </w:tr>
      <w:tr w:rsidR="009F70B6" w:rsidRPr="00504F0A" w:rsidTr="00504F0A">
        <w:trPr>
          <w:gridAfter w:val="1"/>
          <w:wAfter w:w="107" w:type="dxa"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99 0 00 71904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198</w:t>
            </w:r>
          </w:p>
        </w:tc>
      </w:tr>
      <w:tr w:rsidR="009F70B6" w:rsidRPr="00504F0A" w:rsidTr="00504F0A">
        <w:trPr>
          <w:gridAfter w:val="1"/>
          <w:wAfter w:w="107" w:type="dxa"/>
          <w:trHeight w:val="9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92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92</w:t>
            </w:r>
          </w:p>
        </w:tc>
      </w:tr>
      <w:tr w:rsidR="009F70B6" w:rsidRPr="00504F0A" w:rsidTr="00504F0A">
        <w:trPr>
          <w:gridAfter w:val="1"/>
          <w:wAfter w:w="107" w:type="dxa"/>
          <w:trHeight w:val="19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Определение перечня должностных лиц, уполномоченных составлять протоколы об административных правонарушениях в соответствии с пунктом "б" части 2 статьи 5.1 Кодекса Тюменской области об административной ответственности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</w:t>
            </w:r>
          </w:p>
        </w:tc>
      </w:tr>
      <w:tr w:rsidR="009F70B6" w:rsidRPr="00504F0A" w:rsidTr="00504F0A">
        <w:trPr>
          <w:gridAfter w:val="1"/>
          <w:wAfter w:w="107" w:type="dxa"/>
          <w:trHeight w:val="9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</w:t>
            </w:r>
          </w:p>
        </w:tc>
      </w:tr>
      <w:tr w:rsidR="009F70B6" w:rsidRPr="00504F0A" w:rsidTr="00504F0A">
        <w:trPr>
          <w:gridAfter w:val="1"/>
          <w:wAfter w:w="107" w:type="dxa"/>
          <w:trHeight w:val="13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126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Обеспечение деятельности органов местного самоуправления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126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126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126</w:t>
            </w:r>
          </w:p>
        </w:tc>
      </w:tr>
      <w:tr w:rsidR="009F70B6" w:rsidRPr="00504F0A" w:rsidTr="00504F0A">
        <w:trPr>
          <w:gridAfter w:val="1"/>
          <w:wAfter w:w="107" w:type="dxa"/>
          <w:trHeight w:val="6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0B6" w:rsidRDefault="009F70B6" w:rsidP="00D92908">
            <w:pPr>
              <w:pStyle w:val="Table"/>
            </w:pPr>
            <w:r>
              <w:t xml:space="preserve"> Обеспечение проведения выборов и референдумов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90</w:t>
            </w:r>
          </w:p>
        </w:tc>
      </w:tr>
      <w:tr w:rsidR="009F70B6" w:rsidRPr="00504F0A" w:rsidTr="00504F0A">
        <w:trPr>
          <w:gridAfter w:val="1"/>
          <w:wAfter w:w="107" w:type="dxa"/>
          <w:trHeight w:val="6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 xml:space="preserve">Иные межбюджетные трансферты бюджетам бюджетной системы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90</w:t>
            </w:r>
          </w:p>
        </w:tc>
      </w:tr>
      <w:tr w:rsidR="009F70B6" w:rsidRPr="00504F0A" w:rsidTr="00504F0A">
        <w:trPr>
          <w:gridAfter w:val="1"/>
          <w:wAfter w:w="107" w:type="dxa"/>
          <w:trHeight w:val="3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90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90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Резервные фонды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968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Резервный фонд местной администрации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968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968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Резервные средства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870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968</w:t>
            </w:r>
          </w:p>
        </w:tc>
      </w:tr>
      <w:tr w:rsidR="009F70B6" w:rsidRPr="00504F0A" w:rsidTr="00504F0A">
        <w:trPr>
          <w:gridAfter w:val="1"/>
          <w:wAfter w:w="107" w:type="dxa"/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18 613</w:t>
            </w:r>
          </w:p>
        </w:tc>
      </w:tr>
      <w:tr w:rsidR="009F70B6" w:rsidRPr="00504F0A" w:rsidTr="00504F0A">
        <w:trPr>
          <w:gridAfter w:val="1"/>
          <w:wAfter w:w="107" w:type="dxa"/>
          <w:trHeight w:val="12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202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</w:t>
            </w:r>
          </w:p>
        </w:tc>
      </w:tr>
      <w:tr w:rsidR="009F70B6" w:rsidRPr="00504F0A" w:rsidTr="00504F0A">
        <w:trPr>
          <w:gridAfter w:val="1"/>
          <w:wAfter w:w="107" w:type="dxa"/>
          <w:trHeight w:val="4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Формирование торгового реестра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12 0 01 71914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12 0 01 71914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12 0 01 71914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182</w:t>
            </w:r>
          </w:p>
        </w:tc>
      </w:tr>
      <w:tr w:rsidR="009F70B6" w:rsidRPr="00504F0A" w:rsidTr="00504F0A">
        <w:trPr>
          <w:gridAfter w:val="1"/>
          <w:wAfter w:w="107" w:type="dxa"/>
          <w:trHeight w:val="12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182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182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182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290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290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22 0 01 19120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290</w:t>
            </w:r>
          </w:p>
        </w:tc>
      </w:tr>
      <w:tr w:rsidR="009F70B6" w:rsidRPr="00504F0A" w:rsidTr="00504F0A">
        <w:trPr>
          <w:gridAfter w:val="1"/>
          <w:wAfter w:w="107" w:type="dxa"/>
          <w:trHeight w:val="19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22 0 01 19120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198</w:t>
            </w:r>
          </w:p>
        </w:tc>
      </w:tr>
      <w:tr w:rsidR="009F70B6" w:rsidRPr="00504F0A" w:rsidTr="00504F0A">
        <w:trPr>
          <w:gridAfter w:val="1"/>
          <w:wAfter w:w="107" w:type="dxa"/>
          <w:trHeight w:val="6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22 0 01 19120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198</w:t>
            </w:r>
          </w:p>
        </w:tc>
      </w:tr>
      <w:tr w:rsidR="009F70B6" w:rsidRPr="00504F0A" w:rsidTr="00504F0A">
        <w:trPr>
          <w:gridAfter w:val="1"/>
          <w:wAfter w:w="107" w:type="dxa"/>
          <w:trHeight w:val="9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22 0 01 19120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92</w:t>
            </w:r>
          </w:p>
        </w:tc>
      </w:tr>
      <w:tr w:rsidR="009F70B6" w:rsidRPr="00504F0A" w:rsidTr="00504F0A">
        <w:trPr>
          <w:gridAfter w:val="1"/>
          <w:wAfter w:w="107" w:type="dxa"/>
          <w:trHeight w:val="11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22 0 01 19120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92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Осуществление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949</w:t>
            </w:r>
          </w:p>
        </w:tc>
      </w:tr>
      <w:tr w:rsidR="009F70B6" w:rsidRPr="00504F0A" w:rsidTr="00504F0A">
        <w:trPr>
          <w:gridAfter w:val="1"/>
          <w:wAfter w:w="107" w:type="dxa"/>
          <w:trHeight w:val="20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172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172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777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777</w:t>
            </w:r>
          </w:p>
        </w:tc>
      </w:tr>
      <w:tr w:rsidR="009F70B6" w:rsidRPr="00504F0A" w:rsidTr="00504F0A">
        <w:trPr>
          <w:gridAfter w:val="1"/>
          <w:wAfter w:w="107" w:type="dxa"/>
          <w:trHeight w:val="24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1 252</w:t>
            </w:r>
          </w:p>
        </w:tc>
      </w:tr>
      <w:tr w:rsidR="009F70B6" w:rsidRPr="00504F0A" w:rsidTr="00504F0A">
        <w:trPr>
          <w:gridAfter w:val="1"/>
          <w:wAfter w:w="107" w:type="dxa"/>
          <w:trHeight w:val="19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1 252</w:t>
            </w:r>
          </w:p>
        </w:tc>
      </w:tr>
      <w:tr w:rsidR="009F70B6" w:rsidRPr="00504F0A" w:rsidTr="00504F0A">
        <w:trPr>
          <w:gridAfter w:val="1"/>
          <w:wAfter w:w="107" w:type="dxa"/>
          <w:trHeight w:val="7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99 0 00 59300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1 252</w:t>
            </w:r>
          </w:p>
        </w:tc>
      </w:tr>
      <w:tr w:rsidR="009F70B6" w:rsidRPr="00504F0A" w:rsidTr="00504F0A">
        <w:trPr>
          <w:gridAfter w:val="1"/>
          <w:wAfter w:w="107" w:type="dxa"/>
          <w:trHeight w:val="35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Осуществление переданных органам государственной власти субъектов Российской Федерации, в соответствии с пунктом 1 статьи 4 Федерального закона от 15 ноября 1997 года № 143-ФЗ "Об актах гражданского состояния", полномочий Российской Федерации на государственную регистрацию актов гражданского состояния в части перевода в электронную форму книг государственной регистрации актов гражданского состояния (актовых книг)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99 0 00 59310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724</w:t>
            </w:r>
          </w:p>
        </w:tc>
      </w:tr>
      <w:tr w:rsidR="009F70B6" w:rsidRPr="00504F0A" w:rsidTr="00504F0A">
        <w:trPr>
          <w:gridAfter w:val="1"/>
          <w:wAfter w:w="107" w:type="dxa"/>
          <w:trHeight w:val="20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99 0 00 59310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724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99 0 00 59310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724</w:t>
            </w:r>
          </w:p>
        </w:tc>
      </w:tr>
      <w:tr w:rsidR="009F70B6" w:rsidRPr="00504F0A" w:rsidTr="00504F0A">
        <w:trPr>
          <w:gridAfter w:val="1"/>
          <w:wAfter w:w="107" w:type="dxa"/>
          <w:trHeight w:val="7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Организация и проведение организационных и юбилейных мероприятий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300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300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300</w:t>
            </w:r>
          </w:p>
        </w:tc>
      </w:tr>
      <w:tr w:rsidR="009F70B6" w:rsidRPr="00504F0A" w:rsidTr="00504F0A">
        <w:trPr>
          <w:gridAfter w:val="1"/>
          <w:wAfter w:w="107" w:type="dxa"/>
          <w:trHeight w:val="7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Членские взносы в совет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104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104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850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104</w:t>
            </w:r>
          </w:p>
        </w:tc>
      </w:tr>
      <w:tr w:rsidR="009F70B6" w:rsidRPr="00504F0A" w:rsidTr="00504F0A">
        <w:trPr>
          <w:gridAfter w:val="1"/>
          <w:wAfter w:w="107" w:type="dxa"/>
          <w:trHeight w:val="3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Информационные услуги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1 569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1 569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1 569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665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665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665</w:t>
            </w:r>
          </w:p>
        </w:tc>
      </w:tr>
      <w:tr w:rsidR="009F70B6" w:rsidRPr="00504F0A" w:rsidTr="00504F0A">
        <w:trPr>
          <w:gridAfter w:val="1"/>
          <w:wAfter w:w="107" w:type="dxa"/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Выполнение других обязательств органа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11 988</w:t>
            </w:r>
          </w:p>
        </w:tc>
      </w:tr>
      <w:tr w:rsidR="009F70B6" w:rsidRPr="00504F0A" w:rsidTr="00504F0A">
        <w:trPr>
          <w:gridAfter w:val="1"/>
          <w:wAfter w:w="107" w:type="dxa"/>
          <w:trHeight w:val="19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6 168</w:t>
            </w:r>
          </w:p>
        </w:tc>
      </w:tr>
      <w:tr w:rsidR="009F70B6" w:rsidRPr="00504F0A" w:rsidTr="00504F0A">
        <w:trPr>
          <w:gridAfter w:val="1"/>
          <w:wAfter w:w="107" w:type="dxa"/>
          <w:trHeight w:val="6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6 168</w:t>
            </w:r>
          </w:p>
        </w:tc>
      </w:tr>
      <w:tr w:rsidR="009F70B6" w:rsidRPr="00504F0A" w:rsidTr="00504F0A">
        <w:trPr>
          <w:gridAfter w:val="1"/>
          <w:wAfter w:w="107" w:type="dxa"/>
          <w:trHeight w:val="9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5 798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5 798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Исполнение судебных актов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830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850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Иные межбюджетные трансферты бюджетам бюджетной системы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570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570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570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Национальная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1 737</w:t>
            </w:r>
          </w:p>
        </w:tc>
      </w:tr>
      <w:tr w:rsidR="009F70B6" w:rsidRPr="00504F0A" w:rsidTr="00504F0A">
        <w:trPr>
          <w:gridAfter w:val="1"/>
          <w:wAfter w:w="107" w:type="dxa"/>
          <w:trHeight w:val="6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1 737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1 737</w:t>
            </w:r>
          </w:p>
        </w:tc>
      </w:tr>
      <w:tr w:rsidR="009F70B6" w:rsidRPr="00504F0A" w:rsidTr="00504F0A">
        <w:trPr>
          <w:gridAfter w:val="1"/>
          <w:wAfter w:w="107" w:type="dxa"/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1 737</w:t>
            </w:r>
          </w:p>
        </w:tc>
      </w:tr>
      <w:tr w:rsidR="009F70B6" w:rsidRPr="00504F0A" w:rsidTr="00504F0A">
        <w:trPr>
          <w:gridAfter w:val="1"/>
          <w:wAfter w:w="107" w:type="dxa"/>
          <w:trHeight w:val="3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Субвенции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530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1 737</w:t>
            </w:r>
          </w:p>
        </w:tc>
      </w:tr>
      <w:tr w:rsidR="009F70B6" w:rsidRPr="00504F0A" w:rsidTr="00504F0A">
        <w:trPr>
          <w:gridAfter w:val="1"/>
          <w:wAfter w:w="107" w:type="dxa"/>
          <w:trHeight w:val="7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8 071</w:t>
            </w:r>
          </w:p>
        </w:tc>
      </w:tr>
      <w:tr w:rsidR="009F70B6" w:rsidRPr="00504F0A" w:rsidTr="00504F0A">
        <w:trPr>
          <w:gridAfter w:val="1"/>
          <w:wAfter w:w="107" w:type="dxa"/>
          <w:trHeight w:val="1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6 473</w:t>
            </w:r>
          </w:p>
        </w:tc>
      </w:tr>
      <w:tr w:rsidR="009F70B6" w:rsidRPr="00504F0A" w:rsidTr="00504F0A">
        <w:trPr>
          <w:gridAfter w:val="1"/>
          <w:wAfter w:w="107" w:type="dxa"/>
          <w:trHeight w:val="17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557</w:t>
            </w:r>
          </w:p>
        </w:tc>
      </w:tr>
      <w:tr w:rsidR="009F70B6" w:rsidRPr="00504F0A" w:rsidTr="00504F0A">
        <w:trPr>
          <w:gridAfter w:val="1"/>
          <w:wAfter w:w="107" w:type="dxa"/>
          <w:trHeight w:val="16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557</w:t>
            </w:r>
          </w:p>
        </w:tc>
      </w:tr>
      <w:tr w:rsidR="009F70B6" w:rsidRPr="00504F0A" w:rsidTr="00504F0A">
        <w:trPr>
          <w:gridAfter w:val="1"/>
          <w:wAfter w:w="107" w:type="dxa"/>
          <w:trHeight w:val="13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19 0 01 70180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502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19 0 01 70180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502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19 0 01 70180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502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19 0 01 70190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55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19 0 01 70190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55</w:t>
            </w:r>
          </w:p>
        </w:tc>
      </w:tr>
      <w:tr w:rsidR="009F70B6" w:rsidRPr="00504F0A" w:rsidTr="00504F0A">
        <w:trPr>
          <w:gridAfter w:val="1"/>
          <w:wAfter w:w="107" w:type="dxa"/>
          <w:trHeight w:val="4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19 0 01 70190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55</w:t>
            </w:r>
          </w:p>
        </w:tc>
      </w:tr>
      <w:tr w:rsidR="009F70B6" w:rsidRPr="00504F0A" w:rsidTr="00504F0A">
        <w:trPr>
          <w:gridAfter w:val="1"/>
          <w:wAfter w:w="107" w:type="dxa"/>
          <w:trHeight w:val="12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Приведение в нормативное состояние и оформление в муниципальную собственность скотомогильников, находящихся в ведении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1 310</w:t>
            </w:r>
          </w:p>
        </w:tc>
      </w:tr>
      <w:tr w:rsidR="009F70B6" w:rsidRPr="00504F0A" w:rsidTr="00504F0A">
        <w:trPr>
          <w:gridAfter w:val="1"/>
          <w:wAfter w:w="107" w:type="dxa"/>
          <w:trHeight w:val="9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1 310</w:t>
            </w:r>
          </w:p>
        </w:tc>
      </w:tr>
      <w:tr w:rsidR="009F70B6" w:rsidRPr="00504F0A" w:rsidTr="00504F0A">
        <w:trPr>
          <w:gridAfter w:val="1"/>
          <w:wAfter w:w="107" w:type="dxa"/>
          <w:trHeight w:val="9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1 310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 на содержание скотомогильников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755</w:t>
            </w:r>
          </w:p>
        </w:tc>
      </w:tr>
      <w:tr w:rsidR="009F70B6" w:rsidRPr="00504F0A" w:rsidTr="00504F0A">
        <w:trPr>
          <w:gridAfter w:val="1"/>
          <w:wAfter w:w="107" w:type="dxa"/>
          <w:trHeight w:val="3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755</w:t>
            </w:r>
          </w:p>
        </w:tc>
      </w:tr>
      <w:tr w:rsidR="009F70B6" w:rsidRPr="00504F0A" w:rsidTr="00504F0A">
        <w:trPr>
          <w:gridAfter w:val="1"/>
          <w:wAfter w:w="107" w:type="dxa"/>
          <w:trHeight w:val="4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755</w:t>
            </w:r>
          </w:p>
        </w:tc>
      </w:tr>
      <w:tr w:rsidR="009F70B6" w:rsidRPr="00504F0A" w:rsidTr="00504F0A">
        <w:trPr>
          <w:gridAfter w:val="1"/>
          <w:wAfter w:w="107" w:type="dxa"/>
          <w:trHeight w:val="7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Содержание единой дежурно - диспетчерской службы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3 600</w:t>
            </w:r>
          </w:p>
        </w:tc>
      </w:tr>
      <w:tr w:rsidR="009F70B6" w:rsidRPr="00504F0A" w:rsidTr="00504F0A">
        <w:trPr>
          <w:gridAfter w:val="1"/>
          <w:wAfter w:w="107" w:type="dxa"/>
          <w:trHeight w:val="20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3 373</w:t>
            </w:r>
          </w:p>
        </w:tc>
      </w:tr>
      <w:tr w:rsidR="009F70B6" w:rsidRPr="00504F0A" w:rsidTr="00504F0A">
        <w:trPr>
          <w:gridAfter w:val="1"/>
          <w:wAfter w:w="107" w:type="dxa"/>
          <w:trHeight w:val="7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3 373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227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227</w:t>
            </w:r>
          </w:p>
        </w:tc>
      </w:tr>
      <w:tr w:rsidR="009F70B6" w:rsidRPr="00504F0A" w:rsidTr="00504F0A">
        <w:trPr>
          <w:gridAfter w:val="1"/>
          <w:wAfter w:w="107" w:type="dxa"/>
          <w:trHeight w:val="58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Обустройство и приведение в нормативное состояние  скотомогильников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</w:t>
            </w:r>
          </w:p>
        </w:tc>
      </w:tr>
      <w:tr w:rsidR="009F70B6" w:rsidRPr="00504F0A" w:rsidTr="00504F0A">
        <w:trPr>
          <w:gridAfter w:val="1"/>
          <w:wAfter w:w="107" w:type="dxa"/>
          <w:trHeight w:val="6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Иные межбюджетные трансферты бюджетам бюджетной системы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249</w:t>
            </w:r>
          </w:p>
        </w:tc>
      </w:tr>
      <w:tr w:rsidR="009F70B6" w:rsidRPr="00504F0A" w:rsidTr="00504F0A">
        <w:trPr>
          <w:gridAfter w:val="1"/>
          <w:wAfter w:w="107" w:type="dxa"/>
          <w:trHeight w:val="3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249</w:t>
            </w:r>
          </w:p>
        </w:tc>
      </w:tr>
      <w:tr w:rsidR="009F70B6" w:rsidRPr="00504F0A" w:rsidTr="00504F0A">
        <w:trPr>
          <w:gridAfter w:val="1"/>
          <w:wAfter w:w="107" w:type="dxa"/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249</w:t>
            </w:r>
          </w:p>
        </w:tc>
      </w:tr>
      <w:tr w:rsidR="009F70B6" w:rsidRPr="00504F0A" w:rsidTr="00504F0A">
        <w:trPr>
          <w:gridAfter w:val="1"/>
          <w:wAfter w:w="107" w:type="dxa"/>
          <w:trHeight w:val="3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0B6" w:rsidRDefault="009F70B6" w:rsidP="00D92908">
            <w:pPr>
              <w:pStyle w:val="Table"/>
            </w:pPr>
            <w:r>
              <w:t xml:space="preserve"> Обеспечение пожарной безопасности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1 202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Обустройство и поддержание в нормативном состоянии муниципальных объектов, обеспечивающих пожарную безопасность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1 202</w:t>
            </w:r>
          </w:p>
        </w:tc>
      </w:tr>
      <w:tr w:rsidR="009F70B6" w:rsidRPr="00504F0A" w:rsidTr="00504F0A">
        <w:trPr>
          <w:gridAfter w:val="1"/>
          <w:wAfter w:w="107" w:type="dxa"/>
          <w:trHeight w:val="10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1 202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1 202</w:t>
            </w:r>
          </w:p>
        </w:tc>
      </w:tr>
      <w:tr w:rsidR="009F70B6" w:rsidRPr="00504F0A" w:rsidTr="00504F0A">
        <w:trPr>
          <w:gridAfter w:val="1"/>
          <w:wAfter w:w="107" w:type="dxa"/>
          <w:trHeight w:val="4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Миграционная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64</w:t>
            </w:r>
          </w:p>
        </w:tc>
      </w:tr>
      <w:tr w:rsidR="009F70B6" w:rsidRPr="00504F0A" w:rsidTr="00504F0A">
        <w:trPr>
          <w:gridAfter w:val="1"/>
          <w:wAfter w:w="107" w:type="dxa"/>
          <w:trHeight w:val="9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Участие в осуществлении государственной политики в отношении соотечественников, проживающих за рубежом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64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64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64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0B6" w:rsidRDefault="009F70B6" w:rsidP="00D92908">
            <w:pPr>
              <w:pStyle w:val="Table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332</w:t>
            </w:r>
          </w:p>
        </w:tc>
      </w:tr>
      <w:tr w:rsidR="009F70B6" w:rsidRPr="00504F0A" w:rsidTr="00504F0A">
        <w:trPr>
          <w:gridAfter w:val="1"/>
          <w:wAfter w:w="107" w:type="dxa"/>
          <w:trHeight w:val="1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Участие товариществ собственников жилья, кондоминиумов, домовых комитетов в проведении мероприятий по предупреждению правонарушений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</w:tr>
      <w:tr w:rsidR="009F70B6" w:rsidRPr="00504F0A" w:rsidTr="00504F0A">
        <w:trPr>
          <w:gridAfter w:val="1"/>
          <w:wAfter w:w="107" w:type="dxa"/>
          <w:trHeight w:val="3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132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132</w:t>
            </w:r>
          </w:p>
        </w:tc>
      </w:tr>
      <w:tr w:rsidR="009F70B6" w:rsidRPr="00504F0A" w:rsidTr="00504F0A">
        <w:trPr>
          <w:gridAfter w:val="1"/>
          <w:wAfter w:w="107" w:type="dxa"/>
          <w:trHeight w:val="9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132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108 145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Общеэкономические вопросы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418</w:t>
            </w:r>
          </w:p>
        </w:tc>
      </w:tr>
      <w:tr w:rsidR="009F70B6" w:rsidRPr="00504F0A" w:rsidTr="00504F0A">
        <w:trPr>
          <w:gridAfter w:val="1"/>
          <w:wAfter w:w="107" w:type="dxa"/>
          <w:trHeight w:val="7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Организация временного трудоустройства несовершеннолетних граждан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129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129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129</w:t>
            </w:r>
          </w:p>
        </w:tc>
      </w:tr>
      <w:tr w:rsidR="009F70B6" w:rsidRPr="00504F0A" w:rsidTr="00504F0A">
        <w:trPr>
          <w:gridAfter w:val="1"/>
          <w:wAfter w:w="107" w:type="dxa"/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Организация общественных и временных рабочих мест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289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289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289</w:t>
            </w:r>
          </w:p>
        </w:tc>
      </w:tr>
      <w:tr w:rsidR="009F70B6" w:rsidRPr="00504F0A" w:rsidTr="00504F0A">
        <w:trPr>
          <w:gridAfter w:val="1"/>
          <w:wAfter w:w="107" w:type="dxa"/>
          <w:trHeight w:val="4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Сельское хозяйство и рыболовство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5 952</w:t>
            </w:r>
          </w:p>
        </w:tc>
      </w:tr>
      <w:tr w:rsidR="009F70B6" w:rsidRPr="00504F0A" w:rsidTr="00504F0A">
        <w:trPr>
          <w:gridAfter w:val="1"/>
          <w:wAfter w:w="107" w:type="dxa"/>
          <w:trHeight w:val="1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</w:tr>
      <w:tr w:rsidR="009F70B6" w:rsidRPr="00504F0A" w:rsidTr="00504F0A">
        <w:trPr>
          <w:gridAfter w:val="1"/>
          <w:wAfter w:w="107" w:type="dxa"/>
          <w:trHeight w:val="4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</w:tr>
      <w:tr w:rsidR="009F70B6" w:rsidRPr="00504F0A" w:rsidTr="00504F0A">
        <w:trPr>
          <w:gridAfter w:val="1"/>
          <w:wAfter w:w="107" w:type="dxa"/>
          <w:trHeight w:val="17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</w:tr>
      <w:tr w:rsidR="009F70B6" w:rsidRPr="00504F0A" w:rsidTr="00504F0A">
        <w:trPr>
          <w:gridAfter w:val="1"/>
          <w:wAfter w:w="107" w:type="dxa"/>
          <w:trHeight w:val="13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4 237</w:t>
            </w:r>
          </w:p>
        </w:tc>
      </w:tr>
      <w:tr w:rsidR="009F70B6" w:rsidRPr="00504F0A" w:rsidTr="00504F0A">
        <w:trPr>
          <w:gridAfter w:val="1"/>
          <w:wAfter w:w="107" w:type="dxa"/>
          <w:trHeight w:val="7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Поддержка сельскохозяйственного производства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18 0 00 19190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4 060</w:t>
            </w:r>
          </w:p>
        </w:tc>
      </w:tr>
      <w:tr w:rsidR="009F70B6" w:rsidRPr="00504F0A" w:rsidTr="00504F0A">
        <w:trPr>
          <w:gridAfter w:val="1"/>
          <w:wAfter w:w="107" w:type="dxa"/>
          <w:trHeight w:val="18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18 0 00 19190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3 715</w:t>
            </w:r>
          </w:p>
        </w:tc>
      </w:tr>
      <w:tr w:rsidR="009F70B6" w:rsidRPr="00504F0A" w:rsidTr="00504F0A">
        <w:trPr>
          <w:gridAfter w:val="1"/>
          <w:wAfter w:w="107" w:type="dxa"/>
          <w:trHeight w:val="85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18 0 00 19190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3 715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18 0 00 19190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345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18 0 00 19190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345</w:t>
            </w:r>
          </w:p>
        </w:tc>
      </w:tr>
      <w:tr w:rsidR="009F70B6" w:rsidRPr="00504F0A" w:rsidTr="00504F0A">
        <w:trPr>
          <w:gridAfter w:val="1"/>
          <w:wAfter w:w="107" w:type="dxa"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в области сельскохозяйственного производства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18 0 00 78810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57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18 0 00 78810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18 0 00 78810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18 0 00 78810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35</w:t>
            </w:r>
          </w:p>
        </w:tc>
      </w:tr>
      <w:tr w:rsidR="009F70B6" w:rsidRPr="00504F0A" w:rsidTr="00504F0A">
        <w:trPr>
          <w:gridAfter w:val="1"/>
          <w:wAfter w:w="107" w:type="dxa"/>
          <w:trHeight w:val="3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18 0 00 78810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35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R5430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</w:tr>
      <w:tr w:rsidR="009F70B6" w:rsidRPr="00504F0A" w:rsidTr="002E08BE">
        <w:trPr>
          <w:gridAfter w:val="1"/>
          <w:wAfter w:w="107" w:type="dxa"/>
          <w:trHeight w:val="47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R5430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</w:tr>
      <w:tr w:rsidR="009F70B6" w:rsidRPr="00504F0A" w:rsidTr="00504F0A">
        <w:trPr>
          <w:gridAfter w:val="1"/>
          <w:wAfter w:w="107" w:type="dxa"/>
          <w:trHeight w:val="13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0 00 R5430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</w:tr>
      <w:tr w:rsidR="009F70B6" w:rsidRPr="00504F0A" w:rsidTr="00504F0A">
        <w:trPr>
          <w:gridAfter w:val="1"/>
          <w:wAfter w:w="107" w:type="dxa"/>
          <w:trHeight w:val="3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432</w:t>
            </w:r>
          </w:p>
        </w:tc>
      </w:tr>
      <w:tr w:rsidR="009F70B6" w:rsidRPr="00504F0A" w:rsidTr="00504F0A">
        <w:trPr>
          <w:gridAfter w:val="1"/>
          <w:wAfter w:w="107" w:type="dxa"/>
          <w:trHeight w:val="3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432</w:t>
            </w:r>
          </w:p>
        </w:tc>
      </w:tr>
      <w:tr w:rsidR="009F70B6" w:rsidRPr="00504F0A" w:rsidTr="00504F0A">
        <w:trPr>
          <w:gridAfter w:val="1"/>
          <w:wAfter w:w="107" w:type="dxa"/>
          <w:trHeight w:val="9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Реализация мероприятий по устойчивому развитию сельских территорий (</w:t>
            </w:r>
            <w:proofErr w:type="spellStart"/>
            <w:r>
              <w:t>грантовая</w:t>
            </w:r>
            <w:proofErr w:type="spellEnd"/>
            <w:r>
              <w:t xml:space="preserve"> поддержка местных инициатив граждан, проживающих в сельской местности)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L5672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432</w:t>
            </w:r>
          </w:p>
        </w:tc>
      </w:tr>
      <w:tr w:rsidR="009F70B6" w:rsidRPr="00504F0A" w:rsidTr="00504F0A">
        <w:trPr>
          <w:gridAfter w:val="1"/>
          <w:wAfter w:w="107" w:type="dxa"/>
          <w:trHeight w:val="31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L5672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432</w:t>
            </w:r>
          </w:p>
        </w:tc>
      </w:tr>
      <w:tr w:rsidR="009F70B6" w:rsidRPr="00504F0A" w:rsidTr="002E08BE">
        <w:trPr>
          <w:gridAfter w:val="1"/>
          <w:wAfter w:w="107" w:type="dxa"/>
          <w:trHeight w:val="43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L5672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432</w:t>
            </w:r>
          </w:p>
        </w:tc>
      </w:tr>
      <w:tr w:rsidR="009F70B6" w:rsidRPr="00504F0A" w:rsidTr="00504F0A">
        <w:trPr>
          <w:gridAfter w:val="1"/>
          <w:wAfter w:w="107" w:type="dxa"/>
          <w:trHeight w:val="3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Решение вопросов местного значения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</w:tr>
      <w:tr w:rsidR="009F70B6" w:rsidRPr="00504F0A" w:rsidTr="00504F0A">
        <w:trPr>
          <w:gridAfter w:val="1"/>
          <w:wAfter w:w="107" w:type="dxa"/>
          <w:trHeight w:val="13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Возмещение части процентной ставки по долгосрочным, среднесрочным и краткосрочным кредитам, взятым малыми формами хозяйствования (областной бюджет)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99 0 00 45432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</w:tr>
      <w:tr w:rsidR="009F70B6" w:rsidRPr="00504F0A" w:rsidTr="00504F0A">
        <w:trPr>
          <w:gridAfter w:val="1"/>
          <w:wAfter w:w="107" w:type="dxa"/>
          <w:trHeight w:val="3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99 0 00 45432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</w:tr>
      <w:tr w:rsidR="009F70B6" w:rsidRPr="00504F0A" w:rsidTr="00504F0A">
        <w:trPr>
          <w:gridAfter w:val="1"/>
          <w:wAfter w:w="107" w:type="dxa"/>
          <w:trHeight w:val="15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99 0 00 45432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</w:tr>
      <w:tr w:rsidR="009F70B6" w:rsidRPr="00504F0A" w:rsidTr="00504F0A">
        <w:trPr>
          <w:gridAfter w:val="1"/>
          <w:wAfter w:w="107" w:type="dxa"/>
          <w:trHeight w:val="6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 xml:space="preserve">Иные межбюджетные трансферты бюджетам бюджетной системы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83</w:t>
            </w:r>
          </w:p>
        </w:tc>
      </w:tr>
      <w:tr w:rsidR="009F70B6" w:rsidRPr="00504F0A" w:rsidTr="00504F0A">
        <w:trPr>
          <w:gridAfter w:val="1"/>
          <w:wAfter w:w="107" w:type="dxa"/>
          <w:trHeight w:val="3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83</w:t>
            </w:r>
          </w:p>
        </w:tc>
      </w:tr>
      <w:tr w:rsidR="009F70B6" w:rsidRPr="00504F0A" w:rsidTr="00504F0A">
        <w:trPr>
          <w:gridAfter w:val="1"/>
          <w:wAfter w:w="107" w:type="dxa"/>
          <w:trHeight w:val="3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83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Водное хозяйство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22 134</w:t>
            </w:r>
          </w:p>
        </w:tc>
      </w:tr>
      <w:tr w:rsidR="009F70B6" w:rsidRPr="00504F0A" w:rsidTr="00504F0A">
        <w:trPr>
          <w:gridAfter w:val="1"/>
          <w:wAfter w:w="107" w:type="dxa"/>
          <w:trHeight w:val="58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Капитальный ремонт гидротехнических сооружений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20 876</w:t>
            </w:r>
          </w:p>
        </w:tc>
      </w:tr>
      <w:tr w:rsidR="009F70B6" w:rsidRPr="00504F0A" w:rsidTr="00504F0A">
        <w:trPr>
          <w:gridAfter w:val="1"/>
          <w:wAfter w:w="107" w:type="dxa"/>
          <w:trHeight w:val="9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20 876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20 876</w:t>
            </w:r>
          </w:p>
        </w:tc>
      </w:tr>
      <w:tr w:rsidR="009F70B6" w:rsidRPr="00504F0A" w:rsidTr="00504F0A">
        <w:trPr>
          <w:gridAfter w:val="1"/>
          <w:wAfter w:w="107" w:type="dxa"/>
          <w:trHeight w:val="121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835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835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835</w:t>
            </w:r>
          </w:p>
        </w:tc>
      </w:tr>
      <w:tr w:rsidR="009F70B6" w:rsidRPr="00504F0A" w:rsidTr="00504F0A">
        <w:trPr>
          <w:gridAfter w:val="1"/>
          <w:wAfter w:w="107" w:type="dxa"/>
          <w:trHeight w:val="8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Капитальный ремонт и ремонт объектов, находящихся в муниципальной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323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323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323</w:t>
            </w:r>
          </w:p>
        </w:tc>
      </w:tr>
      <w:tr w:rsidR="009F70B6" w:rsidRPr="00504F0A" w:rsidTr="00504F0A">
        <w:trPr>
          <w:gridAfter w:val="1"/>
          <w:wAfter w:w="107" w:type="dxa"/>
          <w:trHeight w:val="15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Мероприятия, направленные на обеспечение безопасности гидротехнических сооружений, расположенных на территории муниципальных образований за счет средств местного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99 0 00 79640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99 0 00 79640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99 0 00 79640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</w:tr>
      <w:tr w:rsidR="009F70B6" w:rsidRPr="00504F0A" w:rsidTr="00504F0A">
        <w:trPr>
          <w:gridAfter w:val="1"/>
          <w:wAfter w:w="107" w:type="dxa"/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Транспорт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37 260</w:t>
            </w:r>
          </w:p>
        </w:tc>
      </w:tr>
      <w:tr w:rsidR="009F70B6" w:rsidRPr="00504F0A" w:rsidTr="00504F0A">
        <w:trPr>
          <w:gridAfter w:val="1"/>
          <w:wAfter w:w="107" w:type="dxa"/>
          <w:trHeight w:val="14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37 260</w:t>
            </w:r>
          </w:p>
        </w:tc>
      </w:tr>
      <w:tr w:rsidR="009F70B6" w:rsidRPr="00504F0A" w:rsidTr="00504F0A">
        <w:trPr>
          <w:gridAfter w:val="1"/>
          <w:wAfter w:w="107" w:type="dxa"/>
          <w:trHeight w:val="10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37 260</w:t>
            </w:r>
          </w:p>
        </w:tc>
      </w:tr>
      <w:tr w:rsidR="009F70B6" w:rsidRPr="00504F0A" w:rsidTr="00504F0A">
        <w:trPr>
          <w:gridAfter w:val="1"/>
          <w:wAfter w:w="107" w:type="dxa"/>
          <w:trHeight w:val="18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t>внутрипоселковом</w:t>
            </w:r>
            <w:proofErr w:type="spellEnd"/>
            <w:r>
              <w:t>) сообщении и в пригородном сообщении до садоводческих товариществ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290</w:t>
            </w:r>
          </w:p>
        </w:tc>
      </w:tr>
      <w:tr w:rsidR="009F70B6" w:rsidRPr="00504F0A" w:rsidTr="00504F0A">
        <w:trPr>
          <w:gridAfter w:val="1"/>
          <w:wAfter w:w="107" w:type="dxa"/>
          <w:trHeight w:val="18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280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280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17 0 01 71920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</w:tr>
      <w:tr w:rsidR="009F70B6" w:rsidRPr="00504F0A" w:rsidTr="00504F0A">
        <w:trPr>
          <w:gridAfter w:val="1"/>
          <w:wAfter w:w="107" w:type="dxa"/>
          <w:trHeight w:val="11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17 0 01 71922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145</w:t>
            </w:r>
          </w:p>
        </w:tc>
      </w:tr>
      <w:tr w:rsidR="009F70B6" w:rsidRPr="00504F0A" w:rsidTr="00504F0A">
        <w:trPr>
          <w:gridAfter w:val="1"/>
          <w:wAfter w:w="107" w:type="dxa"/>
          <w:trHeight w:val="19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17 0 01 71922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145</w:t>
            </w:r>
          </w:p>
        </w:tc>
      </w:tr>
      <w:tr w:rsidR="009F70B6" w:rsidRPr="00504F0A" w:rsidTr="00504F0A">
        <w:trPr>
          <w:gridAfter w:val="1"/>
          <w:wAfter w:w="107" w:type="dxa"/>
          <w:trHeight w:val="8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17 0 01 71922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145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17 0 01 77760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36 825</w:t>
            </w:r>
          </w:p>
        </w:tc>
      </w:tr>
      <w:tr w:rsidR="009F70B6" w:rsidRPr="00504F0A" w:rsidTr="00504F0A">
        <w:trPr>
          <w:gridAfter w:val="1"/>
          <w:wAfter w:w="107" w:type="dxa"/>
          <w:trHeight w:val="11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17 0 01 77760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36 825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17 0 01 77760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36 825</w:t>
            </w:r>
          </w:p>
        </w:tc>
      </w:tr>
      <w:tr w:rsidR="009F70B6" w:rsidRPr="00504F0A" w:rsidTr="00504F0A">
        <w:trPr>
          <w:gridAfter w:val="1"/>
          <w:wAfter w:w="107" w:type="dxa"/>
          <w:trHeight w:val="4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39 212</w:t>
            </w:r>
          </w:p>
        </w:tc>
      </w:tr>
      <w:tr w:rsidR="009F70B6" w:rsidRPr="00504F0A" w:rsidTr="00504F0A">
        <w:trPr>
          <w:gridAfter w:val="1"/>
          <w:wAfter w:w="107" w:type="dxa"/>
          <w:trHeight w:val="118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39 212</w:t>
            </w:r>
          </w:p>
        </w:tc>
      </w:tr>
      <w:tr w:rsidR="009F70B6" w:rsidRPr="00504F0A" w:rsidTr="00504F0A">
        <w:trPr>
          <w:gridAfter w:val="1"/>
          <w:wAfter w:w="107" w:type="dxa"/>
          <w:trHeight w:val="17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39 212</w:t>
            </w:r>
          </w:p>
        </w:tc>
      </w:tr>
      <w:tr w:rsidR="009F70B6" w:rsidRPr="00504F0A" w:rsidTr="00504F0A">
        <w:trPr>
          <w:gridAfter w:val="1"/>
          <w:wAfter w:w="107" w:type="dxa"/>
          <w:trHeight w:val="8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12 849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12 007</w:t>
            </w:r>
          </w:p>
        </w:tc>
      </w:tr>
      <w:tr w:rsidR="009F70B6" w:rsidRPr="00504F0A" w:rsidTr="00504F0A">
        <w:trPr>
          <w:gridAfter w:val="1"/>
          <w:wAfter w:w="107" w:type="dxa"/>
          <w:trHeight w:val="11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12 007</w:t>
            </w:r>
          </w:p>
        </w:tc>
      </w:tr>
      <w:tr w:rsidR="009F70B6" w:rsidRPr="00504F0A" w:rsidTr="00504F0A">
        <w:trPr>
          <w:gridAfter w:val="1"/>
          <w:wAfter w:w="107" w:type="dxa"/>
          <w:trHeight w:val="4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842</w:t>
            </w:r>
          </w:p>
        </w:tc>
      </w:tr>
      <w:tr w:rsidR="009F70B6" w:rsidRPr="00504F0A" w:rsidTr="00504F0A">
        <w:trPr>
          <w:gridAfter w:val="1"/>
          <w:wAfter w:w="107" w:type="dxa"/>
          <w:trHeight w:val="45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23 0 01 77770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842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23 0 01 77780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10 758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23 0 01 77780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10 758</w:t>
            </w:r>
          </w:p>
        </w:tc>
      </w:tr>
      <w:tr w:rsidR="009F70B6" w:rsidRPr="00504F0A" w:rsidTr="00504F0A">
        <w:trPr>
          <w:gridAfter w:val="1"/>
          <w:wAfter w:w="107" w:type="dxa"/>
          <w:trHeight w:val="9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23 0 01 77780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10 758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15 605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15 605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23 0 01 78800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15 605</w:t>
            </w:r>
          </w:p>
        </w:tc>
      </w:tr>
      <w:tr w:rsidR="009F70B6" w:rsidRPr="00504F0A" w:rsidTr="00504F0A">
        <w:trPr>
          <w:gridAfter w:val="1"/>
          <w:wAfter w:w="107" w:type="dxa"/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3 169</w:t>
            </w:r>
          </w:p>
        </w:tc>
      </w:tr>
      <w:tr w:rsidR="009F70B6" w:rsidRPr="00504F0A" w:rsidTr="00504F0A">
        <w:trPr>
          <w:gridAfter w:val="1"/>
          <w:wAfter w:w="107" w:type="dxa"/>
          <w:trHeight w:val="11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1 205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489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Поддержка труднодоступных территорий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12 0 02 19230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489</w:t>
            </w:r>
          </w:p>
        </w:tc>
      </w:tr>
      <w:tr w:rsidR="009F70B6" w:rsidRPr="00504F0A" w:rsidTr="00504F0A">
        <w:trPr>
          <w:gridAfter w:val="1"/>
          <w:wAfter w:w="107" w:type="dxa"/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12 0 02 19230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489</w:t>
            </w:r>
          </w:p>
        </w:tc>
      </w:tr>
      <w:tr w:rsidR="009F70B6" w:rsidRPr="00504F0A" w:rsidTr="00504F0A">
        <w:trPr>
          <w:gridAfter w:val="1"/>
          <w:wAfter w:w="107" w:type="dxa"/>
          <w:trHeight w:val="16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12 0 02 19230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489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716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716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705</w:t>
            </w:r>
          </w:p>
        </w:tc>
      </w:tr>
      <w:tr w:rsidR="009F70B6" w:rsidRPr="00504F0A" w:rsidTr="00504F0A">
        <w:trPr>
          <w:gridAfter w:val="1"/>
          <w:wAfter w:w="107" w:type="dxa"/>
          <w:trHeight w:val="16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705</w:t>
            </w:r>
          </w:p>
        </w:tc>
      </w:tr>
      <w:tr w:rsidR="009F70B6" w:rsidRPr="00504F0A" w:rsidTr="00504F0A">
        <w:trPr>
          <w:gridAfter w:val="1"/>
          <w:wAfter w:w="107" w:type="dxa"/>
          <w:trHeight w:val="14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1 160</w:t>
            </w:r>
          </w:p>
        </w:tc>
      </w:tr>
      <w:tr w:rsidR="009F70B6" w:rsidRPr="00504F0A" w:rsidTr="00504F0A">
        <w:trPr>
          <w:gridAfter w:val="1"/>
          <w:wAfter w:w="107" w:type="dxa"/>
          <w:trHeight w:val="19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1 160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17 0 03 73380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1 160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17 0 03 73380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1 160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17 0 03 73380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1 160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по землеустройству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804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804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804</w:t>
            </w:r>
          </w:p>
        </w:tc>
      </w:tr>
      <w:tr w:rsidR="009F70B6" w:rsidRPr="00504F0A" w:rsidTr="00504F0A">
        <w:trPr>
          <w:gridAfter w:val="1"/>
          <w:wAfter w:w="107" w:type="dxa"/>
          <w:trHeight w:val="4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24 926</w:t>
            </w:r>
          </w:p>
        </w:tc>
      </w:tr>
      <w:tr w:rsidR="009F70B6" w:rsidRPr="00504F0A" w:rsidTr="00504F0A">
        <w:trPr>
          <w:gridAfter w:val="1"/>
          <w:wAfter w:w="107" w:type="dxa"/>
          <w:trHeight w:val="4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Жилищное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8 699</w:t>
            </w:r>
          </w:p>
        </w:tc>
      </w:tr>
      <w:tr w:rsidR="009F70B6" w:rsidRPr="00504F0A" w:rsidTr="00504F0A">
        <w:trPr>
          <w:gridAfter w:val="1"/>
          <w:wAfter w:w="107" w:type="dxa"/>
          <w:trHeight w:val="1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8 699</w:t>
            </w:r>
          </w:p>
        </w:tc>
      </w:tr>
      <w:tr w:rsidR="009F70B6" w:rsidRPr="00504F0A" w:rsidTr="00504F0A">
        <w:trPr>
          <w:gridAfter w:val="1"/>
          <w:wAfter w:w="107" w:type="dxa"/>
          <w:trHeight w:val="6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"Переселение граждан из аварийного жилищного фонда"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8 699</w:t>
            </w:r>
          </w:p>
        </w:tc>
      </w:tr>
      <w:tr w:rsidR="009F70B6" w:rsidRPr="00504F0A" w:rsidTr="00504F0A">
        <w:trPr>
          <w:gridAfter w:val="1"/>
          <w:wAfter w:w="107" w:type="dxa"/>
          <w:trHeight w:val="19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17 0 08 09602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8 699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17 0 08 09602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8 699</w:t>
            </w:r>
          </w:p>
        </w:tc>
      </w:tr>
      <w:tr w:rsidR="009F70B6" w:rsidRPr="00504F0A" w:rsidTr="00504F0A">
        <w:trPr>
          <w:gridAfter w:val="1"/>
          <w:wAfter w:w="107" w:type="dxa"/>
          <w:trHeight w:val="4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17 0 08 09602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8 699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12 337</w:t>
            </w:r>
          </w:p>
        </w:tc>
      </w:tr>
      <w:tr w:rsidR="009F70B6" w:rsidRPr="00504F0A" w:rsidTr="00504F0A">
        <w:trPr>
          <w:gridAfter w:val="1"/>
          <w:wAfter w:w="107" w:type="dxa"/>
          <w:trHeight w:val="118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131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131</w:t>
            </w:r>
          </w:p>
        </w:tc>
      </w:tr>
      <w:tr w:rsidR="009F70B6" w:rsidRPr="00504F0A" w:rsidTr="00504F0A">
        <w:trPr>
          <w:gridAfter w:val="1"/>
          <w:wAfter w:w="107" w:type="dxa"/>
          <w:trHeight w:val="12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131</w:t>
            </w:r>
          </w:p>
        </w:tc>
      </w:tr>
      <w:tr w:rsidR="009F70B6" w:rsidRPr="00504F0A" w:rsidTr="00504F0A">
        <w:trPr>
          <w:gridAfter w:val="1"/>
          <w:wAfter w:w="107" w:type="dxa"/>
          <w:trHeight w:val="9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131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131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Обеспечение повышения эффективности работы организаций жилищно-коммунального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99 0 00 29920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10 364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99 0 00 29920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10 364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99 0 00 29920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10 364</w:t>
            </w:r>
          </w:p>
        </w:tc>
      </w:tr>
      <w:tr w:rsidR="009F70B6" w:rsidRPr="00504F0A" w:rsidTr="00504F0A">
        <w:trPr>
          <w:gridAfter w:val="1"/>
          <w:wAfter w:w="107" w:type="dxa"/>
          <w:trHeight w:val="145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Мероприятия по транспортировке тел умерших (погибших) граждан из общественных мест в места проведения судебно-медицинской экспертизы и </w:t>
            </w:r>
            <w:proofErr w:type="spellStart"/>
            <w:r>
              <w:t>предпохоронного</w:t>
            </w:r>
            <w:proofErr w:type="spellEnd"/>
            <w:r>
              <w:t xml:space="preserve"> содержания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37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37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37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Прочие мероприятия в области жилищно-коммунального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1 805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1 805</w:t>
            </w:r>
          </w:p>
        </w:tc>
      </w:tr>
      <w:tr w:rsidR="009F70B6" w:rsidRPr="00504F0A" w:rsidTr="00504F0A">
        <w:trPr>
          <w:gridAfter w:val="1"/>
          <w:wAfter w:w="107" w:type="dxa"/>
          <w:trHeight w:val="17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052667" w:rsidP="00D92908">
            <w:pPr>
              <w:pStyle w:val="Table"/>
            </w:pPr>
            <w:r>
              <w:t>1 805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Благоустройство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3 692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3 278</w:t>
            </w:r>
          </w:p>
        </w:tc>
      </w:tr>
      <w:tr w:rsidR="009F70B6" w:rsidRPr="00504F0A" w:rsidTr="00504F0A">
        <w:trPr>
          <w:gridAfter w:val="1"/>
          <w:wAfter w:w="107" w:type="dxa"/>
          <w:trHeight w:val="4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3 278</w:t>
            </w:r>
          </w:p>
        </w:tc>
      </w:tr>
      <w:tr w:rsidR="009F70B6" w:rsidRPr="00504F0A" w:rsidTr="00504F0A">
        <w:trPr>
          <w:gridAfter w:val="1"/>
          <w:wAfter w:w="107" w:type="dxa"/>
          <w:trHeight w:val="5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3 278</w:t>
            </w:r>
          </w:p>
        </w:tc>
      </w:tr>
      <w:tr w:rsidR="009F70B6" w:rsidRPr="00504F0A" w:rsidTr="00504F0A">
        <w:trPr>
          <w:gridAfter w:val="1"/>
          <w:wAfter w:w="107" w:type="dxa"/>
          <w:trHeight w:val="7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Проведение мероприятий по отлову и содержанию безнадзорных животных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414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414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414</w:t>
            </w:r>
          </w:p>
        </w:tc>
      </w:tr>
      <w:tr w:rsidR="009F70B6" w:rsidRPr="00504F0A" w:rsidTr="00504F0A">
        <w:trPr>
          <w:gridAfter w:val="1"/>
          <w:wAfter w:w="107" w:type="dxa"/>
          <w:trHeight w:val="8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 xml:space="preserve"> Другие вопросы в области жилищно-коммунального хозяйства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198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 на благоустройство территорий сельских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198</w:t>
            </w:r>
          </w:p>
        </w:tc>
      </w:tr>
      <w:tr w:rsidR="009F70B6" w:rsidRPr="00504F0A" w:rsidTr="00504F0A">
        <w:trPr>
          <w:gridAfter w:val="1"/>
          <w:wAfter w:w="107" w:type="dxa"/>
          <w:trHeight w:val="3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198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198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ОХРАНА ОКРУЖАЮЩЕЙ СРЕДЫ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3 990</w:t>
            </w:r>
          </w:p>
        </w:tc>
      </w:tr>
      <w:tr w:rsidR="009F70B6" w:rsidRPr="00504F0A" w:rsidTr="00504F0A">
        <w:trPr>
          <w:gridAfter w:val="1"/>
          <w:wAfter w:w="107" w:type="dxa"/>
          <w:trHeight w:val="6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3 990</w:t>
            </w:r>
          </w:p>
        </w:tc>
      </w:tr>
      <w:tr w:rsidR="009F70B6" w:rsidRPr="00504F0A" w:rsidTr="00504F0A">
        <w:trPr>
          <w:gridAfter w:val="1"/>
          <w:wAfter w:w="107" w:type="dxa"/>
          <w:trHeight w:val="3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Создание контейнерных площадок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99 0 00 13270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3 990</w:t>
            </w:r>
          </w:p>
        </w:tc>
      </w:tr>
      <w:tr w:rsidR="009F70B6" w:rsidRPr="00504F0A" w:rsidTr="00504F0A">
        <w:trPr>
          <w:gridAfter w:val="1"/>
          <w:wAfter w:w="107" w:type="dxa"/>
          <w:trHeight w:val="9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99 0 00 13270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3 990</w:t>
            </w:r>
          </w:p>
        </w:tc>
      </w:tr>
      <w:tr w:rsidR="009F70B6" w:rsidRPr="00504F0A" w:rsidTr="00504F0A">
        <w:trPr>
          <w:gridAfter w:val="1"/>
          <w:wAfter w:w="107" w:type="dxa"/>
          <w:trHeight w:val="9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99 0 00 13270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3 990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27 890</w:t>
            </w:r>
          </w:p>
        </w:tc>
      </w:tr>
      <w:tr w:rsidR="009F70B6" w:rsidRPr="00504F0A" w:rsidTr="00504F0A">
        <w:trPr>
          <w:gridAfter w:val="1"/>
          <w:wAfter w:w="107" w:type="dxa"/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0B6" w:rsidRDefault="009F70B6" w:rsidP="00D92908">
            <w:pPr>
              <w:pStyle w:val="Table"/>
            </w:pPr>
            <w:r>
              <w:t xml:space="preserve"> Дополнительное образование детей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26 387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8 220</w:t>
            </w:r>
          </w:p>
        </w:tc>
      </w:tr>
      <w:tr w:rsidR="009F70B6" w:rsidRPr="00504F0A" w:rsidTr="00504F0A">
        <w:trPr>
          <w:gridAfter w:val="1"/>
          <w:wAfter w:w="107" w:type="dxa"/>
          <w:trHeight w:val="11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8 220</w:t>
            </w:r>
          </w:p>
        </w:tc>
      </w:tr>
      <w:tr w:rsidR="009F70B6" w:rsidRPr="00504F0A" w:rsidTr="00504F0A">
        <w:trPr>
          <w:gridAfter w:val="1"/>
          <w:wAfter w:w="107" w:type="dxa"/>
          <w:trHeight w:val="115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13 0 01 73560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8 220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13 0 01 73560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8 220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13 0 01 73560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8 220</w:t>
            </w:r>
          </w:p>
        </w:tc>
      </w:tr>
      <w:tr w:rsidR="009F70B6" w:rsidRPr="00504F0A" w:rsidTr="00504F0A">
        <w:trPr>
          <w:gridAfter w:val="1"/>
          <w:wAfter w:w="107" w:type="dxa"/>
          <w:trHeight w:val="13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18 167</w:t>
            </w:r>
          </w:p>
        </w:tc>
      </w:tr>
      <w:tr w:rsidR="009F70B6" w:rsidRPr="00504F0A" w:rsidTr="00504F0A">
        <w:trPr>
          <w:gridAfter w:val="1"/>
          <w:wAfter w:w="107" w:type="dxa"/>
          <w:trHeight w:val="13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11 835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14 0 01 73560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11 835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14 0 01 73560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11 835</w:t>
            </w:r>
          </w:p>
        </w:tc>
      </w:tr>
      <w:tr w:rsidR="009F70B6" w:rsidRPr="00504F0A" w:rsidTr="00504F0A">
        <w:trPr>
          <w:gridAfter w:val="1"/>
          <w:wAfter w:w="107" w:type="dxa"/>
          <w:trHeight w:val="5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14 0 01 73560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11 835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6 332</w:t>
            </w:r>
          </w:p>
        </w:tc>
      </w:tr>
      <w:tr w:rsidR="009F70B6" w:rsidRPr="00504F0A" w:rsidTr="00504F0A">
        <w:trPr>
          <w:gridAfter w:val="1"/>
          <w:wAfter w:w="107" w:type="dxa"/>
          <w:trHeight w:val="11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14 0 02 73560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6 332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14 0 02 73560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6 332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14 0 02 73560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6 332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Молодежная политика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1 503</w:t>
            </w:r>
          </w:p>
        </w:tc>
      </w:tr>
      <w:tr w:rsidR="009F70B6" w:rsidRPr="00504F0A" w:rsidTr="00504F0A">
        <w:trPr>
          <w:gridAfter w:val="1"/>
          <w:wAfter w:w="107" w:type="dxa"/>
          <w:trHeight w:val="13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1 196</w:t>
            </w:r>
          </w:p>
        </w:tc>
      </w:tr>
      <w:tr w:rsidR="009F70B6" w:rsidRPr="00504F0A" w:rsidTr="00504F0A">
        <w:trPr>
          <w:gridAfter w:val="1"/>
          <w:wAfter w:w="107" w:type="dxa"/>
          <w:trHeight w:val="12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1 196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Проведение мероприятий для детей и молодежи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14 0 02 74610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1 196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14 0 02 74610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1 196</w:t>
            </w:r>
          </w:p>
        </w:tc>
      </w:tr>
      <w:tr w:rsidR="009F70B6" w:rsidRPr="00504F0A" w:rsidTr="00504F0A">
        <w:trPr>
          <w:gridAfter w:val="1"/>
          <w:wAfter w:w="107" w:type="dxa"/>
          <w:trHeight w:val="3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14 0 02 74610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1 196</w:t>
            </w:r>
          </w:p>
        </w:tc>
      </w:tr>
      <w:tr w:rsidR="009F70B6" w:rsidRPr="00504F0A" w:rsidTr="00504F0A">
        <w:trPr>
          <w:gridAfter w:val="1"/>
          <w:wAfter w:w="107" w:type="dxa"/>
          <w:trHeight w:val="7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Мероприятия по оздоровлению детей в каникулярное время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307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307</w:t>
            </w:r>
          </w:p>
        </w:tc>
      </w:tr>
      <w:tr w:rsidR="009F70B6" w:rsidRPr="00504F0A" w:rsidTr="00504F0A">
        <w:trPr>
          <w:gridAfter w:val="1"/>
          <w:wAfter w:w="107" w:type="dxa"/>
          <w:trHeight w:val="4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307</w:t>
            </w:r>
          </w:p>
        </w:tc>
      </w:tr>
      <w:tr w:rsidR="009F70B6" w:rsidRPr="00504F0A" w:rsidTr="00504F0A">
        <w:trPr>
          <w:gridAfter w:val="1"/>
          <w:wAfter w:w="107" w:type="dxa"/>
          <w:trHeight w:val="3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112 425</w:t>
            </w:r>
          </w:p>
        </w:tc>
      </w:tr>
      <w:tr w:rsidR="009F70B6" w:rsidRPr="00504F0A" w:rsidTr="00504F0A">
        <w:trPr>
          <w:gridAfter w:val="1"/>
          <w:wAfter w:w="107" w:type="dxa"/>
          <w:trHeight w:val="3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Культура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112 247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 культуры Упоровского муниципального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107 733</w:t>
            </w:r>
          </w:p>
        </w:tc>
      </w:tr>
      <w:tr w:rsidR="009F70B6" w:rsidRPr="00504F0A" w:rsidTr="00504F0A">
        <w:trPr>
          <w:gridAfter w:val="1"/>
          <w:wAfter w:w="107" w:type="dxa"/>
          <w:trHeight w:val="10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101 754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13 0 02 73570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101 754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13 0 02 73570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101 754</w:t>
            </w:r>
          </w:p>
        </w:tc>
      </w:tr>
      <w:tr w:rsidR="009F70B6" w:rsidRPr="00504F0A" w:rsidTr="00504F0A">
        <w:trPr>
          <w:gridAfter w:val="1"/>
          <w:wAfter w:w="107" w:type="dxa"/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13 0 02 73570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101 754</w:t>
            </w:r>
          </w:p>
        </w:tc>
      </w:tr>
      <w:tr w:rsidR="009F70B6" w:rsidRPr="00504F0A" w:rsidTr="00504F0A">
        <w:trPr>
          <w:gridAfter w:val="1"/>
          <w:wAfter w:w="107" w:type="dxa"/>
          <w:trHeight w:val="7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"Приведение в нормативное состояние объектов культуры"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3 762</w:t>
            </w:r>
          </w:p>
        </w:tc>
      </w:tr>
      <w:tr w:rsidR="009F70B6" w:rsidRPr="00504F0A" w:rsidTr="00504F0A">
        <w:trPr>
          <w:gridAfter w:val="1"/>
          <w:wAfter w:w="107" w:type="dxa"/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Капитальный ремонт и ремонт объектов культуры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13 0 03 73580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3 762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13 0 03 73580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3 762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13 0 03 73580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3 762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2 217</w:t>
            </w:r>
          </w:p>
        </w:tc>
      </w:tr>
      <w:tr w:rsidR="009F70B6" w:rsidRPr="00504F0A" w:rsidTr="00504F0A">
        <w:trPr>
          <w:gridAfter w:val="1"/>
          <w:wAfter w:w="107" w:type="dxa"/>
          <w:trHeight w:val="20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13 0 04 19770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2 212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13 0 04 19770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2 212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13 0 04 19770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2 212</w:t>
            </w:r>
          </w:p>
        </w:tc>
      </w:tr>
      <w:tr w:rsidR="009F70B6" w:rsidRPr="00504F0A" w:rsidTr="00504F0A">
        <w:trPr>
          <w:gridAfter w:val="1"/>
          <w:wAfter w:w="107" w:type="dxa"/>
          <w:trHeight w:val="205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13 0 04 79770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13 0 04 79770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13 0 04 79770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25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25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21 0 01 73570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25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21 0 01 73570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25</w:t>
            </w:r>
          </w:p>
        </w:tc>
      </w:tr>
      <w:tr w:rsidR="009F70B6" w:rsidRPr="00504F0A" w:rsidTr="00504F0A">
        <w:trPr>
          <w:gridAfter w:val="1"/>
          <w:wAfter w:w="107" w:type="dxa"/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21 0 01 73570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25</w:t>
            </w:r>
          </w:p>
        </w:tc>
      </w:tr>
      <w:tr w:rsidR="009F70B6" w:rsidRPr="00504F0A" w:rsidTr="00504F0A">
        <w:trPr>
          <w:gridAfter w:val="1"/>
          <w:wAfter w:w="107" w:type="dxa"/>
          <w:trHeight w:val="6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Мероприятия по поддержанию в нормативном состоянии объектов культурного наследия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4 489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4 489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4 489</w:t>
            </w:r>
          </w:p>
        </w:tc>
      </w:tr>
      <w:tr w:rsidR="009F70B6" w:rsidRPr="00504F0A" w:rsidTr="00504F0A">
        <w:trPr>
          <w:gridAfter w:val="1"/>
          <w:wAfter w:w="107" w:type="dxa"/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178</w:t>
            </w:r>
          </w:p>
        </w:tc>
      </w:tr>
      <w:tr w:rsidR="009F70B6" w:rsidRPr="00504F0A" w:rsidTr="00504F0A">
        <w:trPr>
          <w:gridAfter w:val="1"/>
          <w:wAfter w:w="107" w:type="dxa"/>
          <w:trHeight w:val="25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Муниципальная программа 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178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20 0 00 79010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178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20 0 00 79010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178</w:t>
            </w:r>
          </w:p>
        </w:tc>
      </w:tr>
      <w:tr w:rsidR="009F70B6" w:rsidRPr="00504F0A" w:rsidTr="00504F0A">
        <w:trPr>
          <w:gridAfter w:val="1"/>
          <w:wAfter w:w="107" w:type="dxa"/>
          <w:trHeight w:val="39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20 0 00 79010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178</w:t>
            </w:r>
          </w:p>
        </w:tc>
      </w:tr>
      <w:tr w:rsidR="009F70B6" w:rsidRPr="00504F0A" w:rsidTr="00504F0A">
        <w:trPr>
          <w:gridAfter w:val="1"/>
          <w:wAfter w:w="107" w:type="dxa"/>
          <w:trHeight w:val="3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43 658</w:t>
            </w:r>
          </w:p>
        </w:tc>
      </w:tr>
      <w:tr w:rsidR="009F70B6" w:rsidRPr="00504F0A" w:rsidTr="00504F0A">
        <w:trPr>
          <w:gridAfter w:val="1"/>
          <w:wAfter w:w="107" w:type="dxa"/>
          <w:trHeight w:val="3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1 711</w:t>
            </w:r>
          </w:p>
        </w:tc>
      </w:tr>
      <w:tr w:rsidR="009F70B6" w:rsidRPr="00504F0A" w:rsidTr="00504F0A">
        <w:trPr>
          <w:gridAfter w:val="1"/>
          <w:wAfter w:w="107" w:type="dxa"/>
          <w:trHeight w:val="3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Доплаты к пенсии муниципальных служащих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1 711</w:t>
            </w:r>
          </w:p>
        </w:tc>
      </w:tr>
      <w:tr w:rsidR="009F70B6" w:rsidRPr="00504F0A" w:rsidTr="00504F0A">
        <w:trPr>
          <w:gridAfter w:val="1"/>
          <w:wAfter w:w="107" w:type="dxa"/>
          <w:trHeight w:val="6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1 711</w:t>
            </w:r>
          </w:p>
        </w:tc>
      </w:tr>
      <w:tr w:rsidR="009F70B6" w:rsidRPr="00504F0A" w:rsidTr="00504F0A">
        <w:trPr>
          <w:gridAfter w:val="1"/>
          <w:wAfter w:w="107" w:type="dxa"/>
          <w:trHeight w:val="7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Публичные нормативные социальные выплаты гражданам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1 711</w:t>
            </w:r>
          </w:p>
        </w:tc>
      </w:tr>
      <w:tr w:rsidR="009F70B6" w:rsidRPr="00504F0A" w:rsidTr="00504F0A">
        <w:trPr>
          <w:gridAfter w:val="1"/>
          <w:wAfter w:w="107" w:type="dxa"/>
          <w:trHeight w:val="4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24 577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24 312</w:t>
            </w:r>
          </w:p>
        </w:tc>
      </w:tr>
      <w:tr w:rsidR="009F70B6" w:rsidRPr="00504F0A" w:rsidTr="00504F0A">
        <w:trPr>
          <w:gridAfter w:val="1"/>
          <w:wAfter w:w="107" w:type="dxa"/>
          <w:trHeight w:val="13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24 005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Организация социального обслуживания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16 0 01 19320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24 005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16 0 01 19320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24 005</w:t>
            </w:r>
          </w:p>
        </w:tc>
      </w:tr>
      <w:tr w:rsidR="009F70B6" w:rsidRPr="00504F0A" w:rsidTr="00504F0A">
        <w:trPr>
          <w:gridAfter w:val="1"/>
          <w:wAfter w:w="107" w:type="dxa"/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16 0 01 19320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24 005</w:t>
            </w:r>
          </w:p>
        </w:tc>
      </w:tr>
      <w:tr w:rsidR="009F70B6" w:rsidRPr="00504F0A" w:rsidTr="00504F0A">
        <w:trPr>
          <w:gridAfter w:val="1"/>
          <w:wAfter w:w="107" w:type="dxa"/>
          <w:trHeight w:val="8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"Приведение в нормативное состояние объектов социальной сферы"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49</w:t>
            </w:r>
          </w:p>
        </w:tc>
      </w:tr>
      <w:tr w:rsidR="009F70B6" w:rsidRPr="00504F0A" w:rsidTr="00504F0A">
        <w:trPr>
          <w:gridAfter w:val="1"/>
          <w:wAfter w:w="107" w:type="dxa"/>
          <w:trHeight w:val="7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Капитальный ремонт и ремонт объектов социальной сферы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16 0 03 73680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49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16 0 03 73680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49</w:t>
            </w:r>
          </w:p>
        </w:tc>
      </w:tr>
      <w:tr w:rsidR="009F70B6" w:rsidRPr="00504F0A" w:rsidTr="00504F0A">
        <w:trPr>
          <w:gridAfter w:val="1"/>
          <w:wAfter w:w="107" w:type="dxa"/>
          <w:trHeight w:val="12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16 0 03 73680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49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"Проект "Старшее поколение" в рамках реализации национального проекта "Демография""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16 0 P3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258</w:t>
            </w:r>
          </w:p>
        </w:tc>
      </w:tr>
      <w:tr w:rsidR="009F70B6" w:rsidRPr="00504F0A" w:rsidTr="00504F0A">
        <w:trPr>
          <w:gridAfter w:val="1"/>
          <w:wAfter w:w="107" w:type="dxa"/>
          <w:trHeight w:val="4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Организация социального обслуживания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16 0 P3 19320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258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16 0 P3 19320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258</w:t>
            </w:r>
          </w:p>
        </w:tc>
      </w:tr>
      <w:tr w:rsidR="009F70B6" w:rsidRPr="00504F0A" w:rsidTr="00504F0A">
        <w:trPr>
          <w:gridAfter w:val="1"/>
          <w:wAfter w:w="107" w:type="dxa"/>
          <w:trHeight w:val="5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16 0 P3 19320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258</w:t>
            </w:r>
          </w:p>
        </w:tc>
      </w:tr>
      <w:tr w:rsidR="009F70B6" w:rsidRPr="00504F0A" w:rsidTr="00504F0A">
        <w:trPr>
          <w:gridAfter w:val="1"/>
          <w:wAfter w:w="107" w:type="dxa"/>
          <w:trHeight w:val="118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"Улучшение условий и охраны труда в Упоровском муниципальном районе Тюменской области"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42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42</w:t>
            </w:r>
          </w:p>
        </w:tc>
      </w:tr>
      <w:tr w:rsidR="009F70B6" w:rsidRPr="00504F0A" w:rsidTr="00504F0A">
        <w:trPr>
          <w:gridAfter w:val="1"/>
          <w:wAfter w:w="107" w:type="dxa"/>
          <w:trHeight w:val="5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Организация социального обслуживания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21 0 01 19320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42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21 0 01 19320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42</w:t>
            </w:r>
          </w:p>
        </w:tc>
      </w:tr>
      <w:tr w:rsidR="009F70B6" w:rsidRPr="00504F0A" w:rsidTr="00504F0A">
        <w:trPr>
          <w:gridAfter w:val="1"/>
          <w:wAfter w:w="107" w:type="dxa"/>
          <w:trHeight w:val="5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21 0 01 19320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42</w:t>
            </w:r>
          </w:p>
        </w:tc>
      </w:tr>
      <w:tr w:rsidR="009F70B6" w:rsidRPr="00504F0A" w:rsidTr="00504F0A">
        <w:trPr>
          <w:gridAfter w:val="1"/>
          <w:wAfter w:w="107" w:type="dxa"/>
          <w:trHeight w:val="948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Обеспечение деятельности специализированной службы по вопросам похоронного дела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223</w:t>
            </w:r>
          </w:p>
        </w:tc>
      </w:tr>
      <w:tr w:rsidR="009F70B6" w:rsidRPr="00504F0A" w:rsidTr="00504F0A">
        <w:trPr>
          <w:gridAfter w:val="1"/>
          <w:wAfter w:w="107" w:type="dxa"/>
          <w:trHeight w:val="93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223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223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12 547</w:t>
            </w:r>
          </w:p>
        </w:tc>
      </w:tr>
      <w:tr w:rsidR="009F70B6" w:rsidRPr="00504F0A" w:rsidTr="00504F0A">
        <w:trPr>
          <w:gridAfter w:val="1"/>
          <w:wAfter w:w="107" w:type="dxa"/>
          <w:trHeight w:val="115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1 495</w:t>
            </w:r>
          </w:p>
        </w:tc>
      </w:tr>
      <w:tr w:rsidR="009F70B6" w:rsidRPr="00504F0A" w:rsidTr="00504F0A">
        <w:trPr>
          <w:gridAfter w:val="1"/>
          <w:wAfter w:w="107" w:type="dxa"/>
          <w:trHeight w:val="16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03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1 357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302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302</w:t>
            </w:r>
          </w:p>
        </w:tc>
      </w:tr>
      <w:tr w:rsidR="009F70B6" w:rsidRPr="00504F0A" w:rsidTr="00504F0A">
        <w:trPr>
          <w:gridAfter w:val="1"/>
          <w:wAfter w:w="107" w:type="dxa"/>
          <w:trHeight w:val="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302</w:t>
            </w:r>
          </w:p>
        </w:tc>
      </w:tr>
      <w:tr w:rsidR="009F70B6" w:rsidRPr="00504F0A" w:rsidTr="00504F0A">
        <w:trPr>
          <w:gridAfter w:val="1"/>
          <w:wAfter w:w="107" w:type="dxa"/>
          <w:trHeight w:val="7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755</w:t>
            </w:r>
          </w:p>
        </w:tc>
      </w:tr>
      <w:tr w:rsidR="009F70B6" w:rsidRPr="00504F0A" w:rsidTr="00504F0A">
        <w:trPr>
          <w:gridAfter w:val="1"/>
          <w:wAfter w:w="107" w:type="dxa"/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755</w:t>
            </w:r>
          </w:p>
        </w:tc>
      </w:tr>
      <w:tr w:rsidR="009F70B6" w:rsidRPr="00504F0A" w:rsidTr="00504F0A">
        <w:trPr>
          <w:gridAfter w:val="1"/>
          <w:wAfter w:w="107" w:type="dxa"/>
          <w:trHeight w:val="16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755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Оказание материальной помощи населению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16 0 02 71240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300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16 0 02 71240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16 0 02 71240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</w:t>
            </w:r>
          </w:p>
        </w:tc>
      </w:tr>
      <w:tr w:rsidR="009F70B6" w:rsidRPr="00504F0A" w:rsidTr="00504F0A">
        <w:trPr>
          <w:gridAfter w:val="1"/>
          <w:wAfter w:w="107" w:type="dxa"/>
          <w:trHeight w:val="6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16 0 02 71240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297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16 0 02 71240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297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138</w:t>
            </w:r>
          </w:p>
        </w:tc>
      </w:tr>
      <w:tr w:rsidR="009F70B6" w:rsidRPr="00504F0A" w:rsidTr="00504F0A">
        <w:trPr>
          <w:gridAfter w:val="1"/>
          <w:wAfter w:w="107" w:type="dxa"/>
          <w:trHeight w:val="7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Поддержка общественных организаций ветеранов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16 0 04 70337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138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16 0 04 70337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138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16 0 04 70337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630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138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"Устойчивое развитие сельских территорий Упоровского района Тюменской области"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11 052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11 052</w:t>
            </w:r>
          </w:p>
        </w:tc>
      </w:tr>
      <w:tr w:rsidR="009F70B6" w:rsidRPr="00504F0A" w:rsidTr="00504F0A">
        <w:trPr>
          <w:gridAfter w:val="1"/>
          <w:wAfter w:w="107" w:type="dxa"/>
          <w:trHeight w:val="14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Реализация мероприятий по устойчивому развитию сельских территорий (улучшение жилищных условий молодых семей и молодых специалистов, проживающих на селе)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L5671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11 052</w:t>
            </w:r>
          </w:p>
        </w:tc>
      </w:tr>
      <w:tr w:rsidR="009F70B6" w:rsidRPr="00504F0A" w:rsidTr="00504F0A">
        <w:trPr>
          <w:gridAfter w:val="1"/>
          <w:wAfter w:w="107" w:type="dxa"/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L5671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11 052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22 0 01 L5671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11 052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Охрана семьи и детства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3 663</w:t>
            </w:r>
          </w:p>
        </w:tc>
      </w:tr>
      <w:tr w:rsidR="009F70B6" w:rsidRPr="00504F0A" w:rsidTr="00504F0A">
        <w:trPr>
          <w:gridAfter w:val="1"/>
          <w:wAfter w:w="107" w:type="dxa"/>
          <w:trHeight w:val="148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Муниципальная программа 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3 663</w:t>
            </w:r>
          </w:p>
        </w:tc>
      </w:tr>
      <w:tr w:rsidR="009F70B6" w:rsidRPr="00504F0A" w:rsidTr="00504F0A">
        <w:trPr>
          <w:gridAfter w:val="1"/>
          <w:wAfter w:w="107" w:type="dxa"/>
          <w:trHeight w:val="16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3 663</w:t>
            </w:r>
          </w:p>
        </w:tc>
      </w:tr>
      <w:tr w:rsidR="009F70B6" w:rsidRPr="00504F0A" w:rsidTr="00504F0A">
        <w:trPr>
          <w:gridAfter w:val="1"/>
          <w:wAfter w:w="107" w:type="dxa"/>
          <w:trHeight w:val="17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06 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3 663</w:t>
            </w:r>
          </w:p>
        </w:tc>
      </w:tr>
      <w:tr w:rsidR="009F70B6" w:rsidRPr="00504F0A" w:rsidTr="00504F0A">
        <w:trPr>
          <w:gridAfter w:val="1"/>
          <w:wAfter w:w="107" w:type="dxa"/>
          <w:trHeight w:val="85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0B6" w:rsidRDefault="009F70B6" w:rsidP="00D92908">
            <w:pPr>
              <w:pStyle w:val="Table"/>
            </w:pPr>
            <w:r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06 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3 663</w:t>
            </w:r>
          </w:p>
        </w:tc>
      </w:tr>
      <w:tr w:rsidR="009F70B6" w:rsidRPr="00504F0A" w:rsidTr="00504F0A">
        <w:trPr>
          <w:gridAfter w:val="1"/>
          <w:wAfter w:w="107" w:type="dxa"/>
          <w:trHeight w:val="5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17 0 06 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3 663</w:t>
            </w:r>
          </w:p>
        </w:tc>
      </w:tr>
      <w:tr w:rsidR="009F70B6" w:rsidRPr="00504F0A" w:rsidTr="00504F0A">
        <w:trPr>
          <w:gridAfter w:val="1"/>
          <w:wAfter w:w="107" w:type="dxa"/>
          <w:trHeight w:val="7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0B6" w:rsidRDefault="009F70B6" w:rsidP="00D92908">
            <w:pPr>
              <w:pStyle w:val="Table"/>
            </w:pPr>
            <w:r>
              <w:t xml:space="preserve"> Другие вопросы в области социальной политики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1 160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1 160</w:t>
            </w:r>
          </w:p>
        </w:tc>
      </w:tr>
      <w:tr w:rsidR="009F70B6" w:rsidRPr="00504F0A" w:rsidTr="00504F0A">
        <w:trPr>
          <w:gridAfter w:val="1"/>
          <w:wAfter w:w="107" w:type="dxa"/>
          <w:trHeight w:val="19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839</w:t>
            </w:r>
          </w:p>
        </w:tc>
      </w:tr>
      <w:tr w:rsidR="009F70B6" w:rsidRPr="00504F0A" w:rsidTr="00504F0A">
        <w:trPr>
          <w:gridAfter w:val="1"/>
          <w:wAfter w:w="107" w:type="dxa"/>
          <w:trHeight w:val="7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839</w:t>
            </w:r>
          </w:p>
        </w:tc>
      </w:tr>
      <w:tr w:rsidR="009F70B6" w:rsidRPr="00504F0A" w:rsidTr="00504F0A">
        <w:trPr>
          <w:gridAfter w:val="1"/>
          <w:wAfter w:w="107" w:type="dxa"/>
          <w:trHeight w:val="10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321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321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38 807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Массовый 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38 807</w:t>
            </w:r>
          </w:p>
        </w:tc>
      </w:tr>
      <w:tr w:rsidR="009F70B6" w:rsidRPr="00504F0A" w:rsidTr="00504F0A">
        <w:trPr>
          <w:gridAfter w:val="1"/>
          <w:wAfter w:w="107" w:type="dxa"/>
          <w:trHeight w:val="13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Муниципальная программа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34 602</w:t>
            </w:r>
          </w:p>
        </w:tc>
      </w:tr>
      <w:tr w:rsidR="009F70B6" w:rsidRPr="00504F0A" w:rsidTr="00504F0A">
        <w:trPr>
          <w:gridAfter w:val="1"/>
          <w:wAfter w:w="107" w:type="dxa"/>
          <w:trHeight w:val="14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31 470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14 0 01 74620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31 470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14 0 01 74620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31 470</w:t>
            </w:r>
          </w:p>
        </w:tc>
      </w:tr>
      <w:tr w:rsidR="009F70B6" w:rsidRPr="00504F0A" w:rsidTr="00504F0A">
        <w:trPr>
          <w:gridAfter w:val="1"/>
          <w:wAfter w:w="107" w:type="dxa"/>
          <w:trHeight w:val="4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14 0 01 74620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31 470</w:t>
            </w:r>
          </w:p>
        </w:tc>
      </w:tr>
      <w:tr w:rsidR="009F70B6" w:rsidRPr="00504F0A" w:rsidTr="00504F0A">
        <w:trPr>
          <w:gridAfter w:val="1"/>
          <w:wAfter w:w="107" w:type="dxa"/>
          <w:trHeight w:val="11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3 132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14 0 03 74630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3 127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14 0 03 74630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2 862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14 0 03 74630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2 862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14 0 03 74630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265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14 0 03 74630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265</w:t>
            </w:r>
          </w:p>
        </w:tc>
      </w:tr>
      <w:tr w:rsidR="009F70B6" w:rsidRPr="00504F0A" w:rsidTr="00504F0A">
        <w:trPr>
          <w:gridAfter w:val="1"/>
          <w:wAfter w:w="107" w:type="dxa"/>
          <w:trHeight w:val="6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по строительству и реконструкции объектов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14 0 03 74650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14 0 03 74650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4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14 0 03 74650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8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по строительству и реконструкции объектов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99 0 00 25220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4 200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99 0 00 25220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4 200</w:t>
            </w:r>
          </w:p>
        </w:tc>
      </w:tr>
      <w:tr w:rsidR="009F70B6" w:rsidRPr="00504F0A" w:rsidTr="00504F0A">
        <w:trPr>
          <w:gridAfter w:val="1"/>
          <w:wAfter w:w="107" w:type="dxa"/>
          <w:trHeight w:val="4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99 0 00 25220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4 200</w:t>
            </w:r>
          </w:p>
        </w:tc>
      </w:tr>
      <w:tr w:rsidR="009F70B6" w:rsidRPr="00504F0A" w:rsidTr="00504F0A">
        <w:trPr>
          <w:gridAfter w:val="1"/>
          <w:wAfter w:w="107" w:type="dxa"/>
          <w:trHeight w:val="13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Приобретение оборудования, автотранспорта и инвентаря для муниципальных учреждений физической культуры и спорта, молодежной политики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10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45 529</w:t>
            </w:r>
          </w:p>
        </w:tc>
      </w:tr>
      <w:tr w:rsidR="009F70B6" w:rsidRPr="00504F0A" w:rsidTr="00504F0A">
        <w:trPr>
          <w:gridAfter w:val="1"/>
          <w:wAfter w:w="107" w:type="dxa"/>
          <w:trHeight w:val="116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15 475</w:t>
            </w:r>
          </w:p>
        </w:tc>
      </w:tr>
      <w:tr w:rsidR="009F70B6" w:rsidRPr="00504F0A" w:rsidTr="00504F0A">
        <w:trPr>
          <w:gridAfter w:val="1"/>
          <w:wAfter w:w="107" w:type="dxa"/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Дотации на выравнивание бюджетной обеспеченности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15 475</w:t>
            </w:r>
          </w:p>
        </w:tc>
      </w:tr>
      <w:tr w:rsidR="009F70B6" w:rsidRPr="00504F0A" w:rsidTr="00504F0A">
        <w:trPr>
          <w:gridAfter w:val="1"/>
          <w:wAfter w:w="107" w:type="dxa"/>
          <w:trHeight w:val="4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15 475</w:t>
            </w:r>
          </w:p>
        </w:tc>
      </w:tr>
      <w:tr w:rsidR="009F70B6" w:rsidRPr="00504F0A" w:rsidTr="00504F0A">
        <w:trPr>
          <w:gridAfter w:val="1"/>
          <w:wAfter w:w="107" w:type="dxa"/>
          <w:trHeight w:val="4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Дотации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15 475</w:t>
            </w:r>
          </w:p>
        </w:tc>
      </w:tr>
      <w:tr w:rsidR="009F70B6" w:rsidRPr="00504F0A" w:rsidTr="00504F0A">
        <w:trPr>
          <w:gridAfter w:val="1"/>
          <w:wAfter w:w="107" w:type="dxa"/>
          <w:trHeight w:val="6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Прочие межбюджетные трансферты общего характера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30 054</w:t>
            </w:r>
          </w:p>
        </w:tc>
      </w:tr>
      <w:tr w:rsidR="009F70B6" w:rsidRPr="00504F0A" w:rsidTr="00504F0A">
        <w:trPr>
          <w:gridAfter w:val="1"/>
          <w:wAfter w:w="107" w:type="dxa"/>
          <w:trHeight w:val="7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Иные межбюджетные трансферты бюджетам бюджетной системы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30 054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30 054</w:t>
            </w:r>
          </w:p>
        </w:tc>
      </w:tr>
      <w:tr w:rsidR="009F70B6" w:rsidRPr="00504F0A" w:rsidTr="00504F0A">
        <w:trPr>
          <w:gridAfter w:val="1"/>
          <w:wAfter w:w="107" w:type="dxa"/>
          <w:trHeight w:val="4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30 054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Комитет жилищно-коммунальной политики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40 992</w:t>
            </w:r>
          </w:p>
        </w:tc>
      </w:tr>
      <w:tr w:rsidR="009F70B6" w:rsidRPr="00504F0A" w:rsidTr="00504F0A">
        <w:trPr>
          <w:gridAfter w:val="1"/>
          <w:wAfter w:w="107" w:type="dxa"/>
          <w:trHeight w:val="4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298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298</w:t>
            </w:r>
          </w:p>
        </w:tc>
      </w:tr>
      <w:tr w:rsidR="009F70B6" w:rsidRPr="00504F0A" w:rsidTr="00504F0A">
        <w:trPr>
          <w:gridAfter w:val="1"/>
          <w:wAfter w:w="107" w:type="dxa"/>
          <w:trHeight w:val="7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Выполнение других обязательств органа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153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153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153</w:t>
            </w:r>
          </w:p>
        </w:tc>
      </w:tr>
      <w:tr w:rsidR="009F70B6" w:rsidRPr="00504F0A" w:rsidTr="00504F0A">
        <w:trPr>
          <w:gridAfter w:val="1"/>
          <w:wAfter w:w="107" w:type="dxa"/>
          <w:trHeight w:val="17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Исполнение государственных полномочий, отнесенных к полномочиям органов местного самоуправления в соответствии с пунктами 5-7 и пунктом 12 части 8 статьи 1 Закона Тюменской области от 26.12.2014 № 125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145</w:t>
            </w:r>
          </w:p>
        </w:tc>
      </w:tr>
      <w:tr w:rsidR="009F70B6" w:rsidRPr="00504F0A" w:rsidTr="00504F0A">
        <w:trPr>
          <w:gridAfter w:val="1"/>
          <w:wAfter w:w="107" w:type="dxa"/>
          <w:trHeight w:val="19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116</w:t>
            </w:r>
          </w:p>
        </w:tc>
      </w:tr>
      <w:tr w:rsidR="009F70B6" w:rsidRPr="00504F0A" w:rsidTr="00504F0A">
        <w:trPr>
          <w:gridAfter w:val="1"/>
          <w:wAfter w:w="107" w:type="dxa"/>
          <w:trHeight w:val="7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116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99 0 00 71910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29</w:t>
            </w:r>
          </w:p>
        </w:tc>
      </w:tr>
      <w:tr w:rsidR="009F70B6" w:rsidRPr="00504F0A" w:rsidTr="00504F0A">
        <w:trPr>
          <w:gridAfter w:val="1"/>
          <w:wAfter w:w="107" w:type="dxa"/>
          <w:trHeight w:val="3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1 860</w:t>
            </w:r>
          </w:p>
        </w:tc>
      </w:tr>
      <w:tr w:rsidR="009F70B6" w:rsidRPr="00504F0A" w:rsidTr="00504F0A">
        <w:trPr>
          <w:gridAfter w:val="1"/>
          <w:wAfter w:w="107" w:type="dxa"/>
          <w:trHeight w:val="3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0B6" w:rsidRDefault="009F70B6" w:rsidP="00D92908">
            <w:pPr>
              <w:pStyle w:val="Table"/>
            </w:pPr>
            <w:r>
              <w:t xml:space="preserve"> Топливно-энергетический комплекс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1 860</w:t>
            </w:r>
          </w:p>
        </w:tc>
      </w:tr>
      <w:tr w:rsidR="009F70B6" w:rsidRPr="00504F0A" w:rsidTr="00504F0A">
        <w:trPr>
          <w:gridAfter w:val="1"/>
          <w:wAfter w:w="107" w:type="dxa"/>
          <w:trHeight w:val="6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Мероприятия по обеспечению эксплуатации объектов газоснабжения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99 0 00 89540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1 860</w:t>
            </w:r>
          </w:p>
        </w:tc>
      </w:tr>
      <w:tr w:rsidR="009F70B6" w:rsidRPr="00504F0A" w:rsidTr="00504F0A">
        <w:trPr>
          <w:gridAfter w:val="1"/>
          <w:wAfter w:w="107" w:type="dxa"/>
          <w:trHeight w:val="9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99 0 00 89540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1 860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99 0 00 89540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1 860</w:t>
            </w:r>
          </w:p>
        </w:tc>
      </w:tr>
      <w:tr w:rsidR="009F70B6" w:rsidRPr="00504F0A" w:rsidTr="00504F0A">
        <w:trPr>
          <w:gridAfter w:val="1"/>
          <w:wAfter w:w="107" w:type="dxa"/>
          <w:trHeight w:val="5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32 859</w:t>
            </w:r>
          </w:p>
        </w:tc>
      </w:tr>
      <w:tr w:rsidR="009F70B6" w:rsidRPr="00504F0A" w:rsidTr="00504F0A">
        <w:trPr>
          <w:gridAfter w:val="1"/>
          <w:wAfter w:w="107" w:type="dxa"/>
          <w:trHeight w:val="4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Жилищное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2 077</w:t>
            </w:r>
          </w:p>
        </w:tc>
      </w:tr>
      <w:tr w:rsidR="009F70B6" w:rsidRPr="00504F0A" w:rsidTr="00504F0A">
        <w:trPr>
          <w:gridAfter w:val="1"/>
          <w:wAfter w:w="107" w:type="dxa"/>
          <w:trHeight w:val="10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1 566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1 566</w:t>
            </w:r>
          </w:p>
        </w:tc>
      </w:tr>
      <w:tr w:rsidR="009F70B6" w:rsidRPr="00504F0A" w:rsidTr="00504F0A">
        <w:trPr>
          <w:gridAfter w:val="1"/>
          <w:wAfter w:w="107" w:type="dxa"/>
          <w:trHeight w:val="6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Капитальный ремонт государственного жилищного фонда Тюменской области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15 0 01 71924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314</w:t>
            </w:r>
          </w:p>
        </w:tc>
      </w:tr>
      <w:tr w:rsidR="009F70B6" w:rsidRPr="00504F0A" w:rsidTr="00504F0A">
        <w:trPr>
          <w:gridAfter w:val="1"/>
          <w:wAfter w:w="107" w:type="dxa"/>
          <w:trHeight w:val="9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15 0 01 71924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314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15 0 01 71924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314</w:t>
            </w:r>
          </w:p>
        </w:tc>
      </w:tr>
      <w:tr w:rsidR="009F70B6" w:rsidRPr="00504F0A" w:rsidTr="00504F0A">
        <w:trPr>
          <w:gridAfter w:val="1"/>
          <w:wAfter w:w="107" w:type="dxa"/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15 0 01 75000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1 252</w:t>
            </w:r>
          </w:p>
        </w:tc>
      </w:tr>
      <w:tr w:rsidR="009F70B6" w:rsidRPr="00504F0A" w:rsidTr="00504F0A">
        <w:trPr>
          <w:gridAfter w:val="1"/>
          <w:wAfter w:w="107" w:type="dxa"/>
          <w:trHeight w:val="9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15 0 01 75000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1 252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15 0 01 75000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1 252</w:t>
            </w:r>
          </w:p>
        </w:tc>
      </w:tr>
      <w:tr w:rsidR="009F70B6" w:rsidRPr="00504F0A" w:rsidTr="00504F0A">
        <w:trPr>
          <w:gridAfter w:val="1"/>
          <w:wAfter w:w="107" w:type="dxa"/>
          <w:trHeight w:val="16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Уплата ежемесячных взносов на капитальный ремонт общего имущества многоквартирных домов органами местного самоуправления как собственниками помещений в многоквартирных домах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99 0 00 96160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511</w:t>
            </w:r>
          </w:p>
        </w:tc>
      </w:tr>
      <w:tr w:rsidR="009F70B6" w:rsidRPr="00504F0A" w:rsidTr="00504F0A">
        <w:trPr>
          <w:gridAfter w:val="1"/>
          <w:wAfter w:w="107" w:type="dxa"/>
          <w:trHeight w:val="9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99 0 00 96160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511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99 0 00 96160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511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27 383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Муниципальная программа "Модернизация систем  коммунальной инфраструктуры Упоровского муниципального района"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27 383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15 383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15 0 02 75220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15 383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15 0 02 75220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10 743</w:t>
            </w:r>
          </w:p>
        </w:tc>
      </w:tr>
      <w:tr w:rsidR="009F70B6" w:rsidRPr="00504F0A" w:rsidTr="00504F0A">
        <w:trPr>
          <w:gridAfter w:val="1"/>
          <w:wAfter w:w="107" w:type="dxa"/>
          <w:trHeight w:val="11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15 0 02 75220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10 743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15 0 02 75220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4 640</w:t>
            </w:r>
          </w:p>
        </w:tc>
      </w:tr>
      <w:tr w:rsidR="009F70B6" w:rsidRPr="00504F0A" w:rsidTr="00504F0A">
        <w:trPr>
          <w:gridAfter w:val="1"/>
          <w:wAfter w:w="107" w:type="dxa"/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15 0 02 75220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4 640</w:t>
            </w:r>
          </w:p>
        </w:tc>
      </w:tr>
      <w:tr w:rsidR="009F70B6" w:rsidRPr="00504F0A" w:rsidTr="00504F0A">
        <w:trPr>
          <w:gridAfter w:val="1"/>
          <w:wAfter w:w="107" w:type="dxa"/>
          <w:trHeight w:val="13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12 000</w:t>
            </w:r>
          </w:p>
        </w:tc>
      </w:tr>
      <w:tr w:rsidR="009F70B6" w:rsidRPr="00504F0A" w:rsidTr="00504F0A">
        <w:trPr>
          <w:gridAfter w:val="1"/>
          <w:wAfter w:w="107" w:type="dxa"/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по строительству объектов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15 0 03 89530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12 000</w:t>
            </w:r>
          </w:p>
        </w:tc>
      </w:tr>
      <w:tr w:rsidR="009F70B6" w:rsidRPr="00504F0A" w:rsidTr="00504F0A">
        <w:trPr>
          <w:gridAfter w:val="1"/>
          <w:wAfter w:w="107" w:type="dxa"/>
          <w:trHeight w:val="10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15 0 03 89530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12 000</w:t>
            </w:r>
          </w:p>
        </w:tc>
      </w:tr>
      <w:tr w:rsidR="009F70B6" w:rsidRPr="00504F0A" w:rsidTr="00504F0A">
        <w:trPr>
          <w:gridAfter w:val="1"/>
          <w:wAfter w:w="107" w:type="dxa"/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15 0 03 89530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12 000</w:t>
            </w:r>
          </w:p>
        </w:tc>
      </w:tr>
      <w:tr w:rsidR="009F70B6" w:rsidRPr="00504F0A" w:rsidTr="00504F0A">
        <w:trPr>
          <w:gridAfter w:val="1"/>
          <w:wAfter w:w="107" w:type="dxa"/>
          <w:trHeight w:val="8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0B6" w:rsidRDefault="009F70B6" w:rsidP="00D92908">
            <w:pPr>
              <w:pStyle w:val="Table"/>
            </w:pPr>
            <w:r>
              <w:t xml:space="preserve"> Другие вопросы в области жилищно-коммунального хозяйства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3 399</w:t>
            </w:r>
          </w:p>
        </w:tc>
      </w:tr>
      <w:tr w:rsidR="009F70B6" w:rsidRPr="00504F0A" w:rsidTr="00504F0A">
        <w:trPr>
          <w:gridAfter w:val="1"/>
          <w:wAfter w:w="107" w:type="dxa"/>
          <w:trHeight w:val="7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Обеспечение деятельности органов местного самоуправления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3 399</w:t>
            </w:r>
          </w:p>
        </w:tc>
      </w:tr>
      <w:tr w:rsidR="009F70B6" w:rsidRPr="00504F0A" w:rsidTr="00504F0A">
        <w:trPr>
          <w:gridAfter w:val="1"/>
          <w:wAfter w:w="107" w:type="dxa"/>
          <w:trHeight w:val="19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3 234</w:t>
            </w:r>
          </w:p>
        </w:tc>
      </w:tr>
      <w:tr w:rsidR="009F70B6" w:rsidRPr="00504F0A" w:rsidTr="00504F0A">
        <w:trPr>
          <w:gridAfter w:val="1"/>
          <w:wAfter w:w="107" w:type="dxa"/>
          <w:trHeight w:val="7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3 234</w:t>
            </w:r>
          </w:p>
        </w:tc>
      </w:tr>
      <w:tr w:rsidR="009F70B6" w:rsidRPr="00504F0A" w:rsidTr="00504F0A">
        <w:trPr>
          <w:gridAfter w:val="1"/>
          <w:wAfter w:w="107" w:type="dxa"/>
          <w:trHeight w:val="10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165</w:t>
            </w:r>
          </w:p>
        </w:tc>
      </w:tr>
      <w:tr w:rsidR="009F70B6" w:rsidRPr="00504F0A" w:rsidTr="00B40401">
        <w:trPr>
          <w:gridAfter w:val="1"/>
          <w:wAfter w:w="107" w:type="dxa"/>
          <w:trHeight w:val="27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165</w:t>
            </w:r>
          </w:p>
        </w:tc>
      </w:tr>
      <w:tr w:rsidR="009F70B6" w:rsidRPr="00504F0A" w:rsidTr="00504F0A">
        <w:trPr>
          <w:gridAfter w:val="1"/>
          <w:wAfter w:w="107" w:type="dxa"/>
          <w:trHeight w:val="4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5 975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5 975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отрасли "Социальная политика" в Упоровском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3 626</w:t>
            </w:r>
          </w:p>
        </w:tc>
      </w:tr>
      <w:tr w:rsidR="009F70B6" w:rsidRPr="00504F0A" w:rsidTr="00504F0A">
        <w:trPr>
          <w:gridAfter w:val="1"/>
          <w:wAfter w:w="107" w:type="dxa"/>
          <w:trHeight w:val="15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03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3 626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3 626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</w:t>
            </w:r>
          </w:p>
        </w:tc>
      </w:tr>
      <w:tr w:rsidR="009F70B6" w:rsidRPr="00504F0A" w:rsidTr="00504F0A">
        <w:trPr>
          <w:gridAfter w:val="1"/>
          <w:wAfter w:w="107" w:type="dxa"/>
          <w:trHeight w:val="75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3 608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Публичные нормативные социальные выплаты гражданам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16 0 02 19340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3 608</w:t>
            </w:r>
          </w:p>
        </w:tc>
      </w:tr>
      <w:tr w:rsidR="009F70B6" w:rsidRPr="00504F0A" w:rsidTr="00504F0A">
        <w:trPr>
          <w:gridAfter w:val="1"/>
          <w:wAfter w:w="107" w:type="dxa"/>
          <w:trHeight w:val="13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Социальная поддержка отдельных категорий граждан в отношении газификации жилых домов (квартир) в населённых пунктах Тюменской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2 160</w:t>
            </w:r>
          </w:p>
        </w:tc>
      </w:tr>
      <w:tr w:rsidR="009F70B6" w:rsidRPr="00504F0A" w:rsidTr="00504F0A">
        <w:trPr>
          <w:gridAfter w:val="1"/>
          <w:wAfter w:w="107" w:type="dxa"/>
          <w:trHeight w:val="6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2 160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2 160</w:t>
            </w:r>
          </w:p>
        </w:tc>
      </w:tr>
      <w:tr w:rsidR="009F70B6" w:rsidRPr="00504F0A" w:rsidTr="00504F0A">
        <w:trPr>
          <w:gridAfter w:val="1"/>
          <w:wAfter w:w="107" w:type="dxa"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Прочие мероприятия в области социальной политики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189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189</w:t>
            </w:r>
          </w:p>
        </w:tc>
      </w:tr>
      <w:tr w:rsidR="009F70B6" w:rsidRPr="00504F0A" w:rsidTr="00504F0A">
        <w:trPr>
          <w:gridAfter w:val="1"/>
          <w:wAfter w:w="107" w:type="dxa"/>
          <w:trHeight w:val="4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850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189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Комитет по образованию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395 827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784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 Общеэкономические вопросы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638</w:t>
            </w:r>
          </w:p>
        </w:tc>
      </w:tr>
      <w:tr w:rsidR="009F70B6" w:rsidRPr="00504F0A" w:rsidTr="00504F0A">
        <w:trPr>
          <w:gridAfter w:val="1"/>
          <w:wAfter w:w="107" w:type="dxa"/>
          <w:trHeight w:val="7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Организация временного трудоустройства несовершеннолетних граждан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434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434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434</w:t>
            </w:r>
          </w:p>
        </w:tc>
      </w:tr>
      <w:tr w:rsidR="009F70B6" w:rsidRPr="00504F0A" w:rsidTr="00504F0A">
        <w:trPr>
          <w:gridAfter w:val="1"/>
          <w:wAfter w:w="107" w:type="dxa"/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Организация общественных и временных рабочих мест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204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204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204</w:t>
            </w:r>
          </w:p>
        </w:tc>
      </w:tr>
      <w:tr w:rsidR="009F70B6" w:rsidRPr="00504F0A" w:rsidTr="00504F0A">
        <w:trPr>
          <w:gridAfter w:val="1"/>
          <w:wAfter w:w="107" w:type="dxa"/>
          <w:trHeight w:val="7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146</w:t>
            </w:r>
          </w:p>
        </w:tc>
      </w:tr>
      <w:tr w:rsidR="009F70B6" w:rsidRPr="00504F0A" w:rsidTr="00504F0A">
        <w:trPr>
          <w:gridAfter w:val="1"/>
          <w:wAfter w:w="107" w:type="dxa"/>
          <w:trHeight w:val="12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146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146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146</w:t>
            </w:r>
          </w:p>
        </w:tc>
      </w:tr>
      <w:tr w:rsidR="009F70B6" w:rsidRPr="00504F0A" w:rsidTr="00504F0A">
        <w:trPr>
          <w:gridAfter w:val="1"/>
          <w:wAfter w:w="107" w:type="dxa"/>
          <w:trHeight w:val="10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146</w:t>
            </w:r>
          </w:p>
        </w:tc>
      </w:tr>
      <w:tr w:rsidR="009F70B6" w:rsidRPr="00504F0A" w:rsidTr="00504F0A">
        <w:trPr>
          <w:gridAfter w:val="1"/>
          <w:wAfter w:w="107" w:type="dxa"/>
          <w:trHeight w:val="109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12 0 03 70334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146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387 923</w:t>
            </w:r>
          </w:p>
        </w:tc>
      </w:tr>
      <w:tr w:rsidR="009F70B6" w:rsidRPr="00504F0A" w:rsidTr="00504F0A">
        <w:trPr>
          <w:gridAfter w:val="1"/>
          <w:wAfter w:w="107" w:type="dxa"/>
          <w:trHeight w:val="4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113 984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113 984</w:t>
            </w:r>
          </w:p>
        </w:tc>
      </w:tr>
      <w:tr w:rsidR="009F70B6" w:rsidRPr="00504F0A" w:rsidTr="00504F0A">
        <w:trPr>
          <w:gridAfter w:val="1"/>
          <w:wAfter w:w="107" w:type="dxa"/>
          <w:trHeight w:val="8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111 509</w:t>
            </w:r>
          </w:p>
        </w:tc>
      </w:tr>
      <w:tr w:rsidR="009F70B6" w:rsidRPr="00504F0A" w:rsidTr="00504F0A">
        <w:trPr>
          <w:gridAfter w:val="1"/>
          <w:wAfter w:w="107" w:type="dxa"/>
          <w:trHeight w:val="12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11 0 01 19250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51 095</w:t>
            </w:r>
          </w:p>
        </w:tc>
      </w:tr>
      <w:tr w:rsidR="009F70B6" w:rsidRPr="00504F0A" w:rsidTr="00504F0A">
        <w:trPr>
          <w:gridAfter w:val="1"/>
          <w:wAfter w:w="107" w:type="dxa"/>
          <w:trHeight w:val="6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11 0 01 19250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51 095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11 0 01 19250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51 095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11 0 01 71400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26 120</w:t>
            </w:r>
          </w:p>
        </w:tc>
      </w:tr>
      <w:tr w:rsidR="009F70B6" w:rsidRPr="00504F0A" w:rsidTr="00504F0A">
        <w:trPr>
          <w:gridAfter w:val="1"/>
          <w:wAfter w:w="107" w:type="dxa"/>
          <w:trHeight w:val="9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11 0 01 71400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26 120</w:t>
            </w:r>
          </w:p>
        </w:tc>
      </w:tr>
      <w:tr w:rsidR="009F70B6" w:rsidRPr="00504F0A" w:rsidTr="00504F0A">
        <w:trPr>
          <w:gridAfter w:val="1"/>
          <w:wAfter w:w="107" w:type="dxa"/>
          <w:trHeight w:val="3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11 0 01 71400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26 120</w:t>
            </w:r>
          </w:p>
        </w:tc>
      </w:tr>
      <w:tr w:rsidR="009F70B6" w:rsidRPr="00504F0A" w:rsidTr="00504F0A">
        <w:trPr>
          <w:gridAfter w:val="1"/>
          <w:wAfter w:w="107" w:type="dxa"/>
          <w:trHeight w:val="18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11 0 01 71969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34 294</w:t>
            </w:r>
          </w:p>
        </w:tc>
      </w:tr>
      <w:tr w:rsidR="009F70B6" w:rsidRPr="00504F0A" w:rsidTr="00504F0A">
        <w:trPr>
          <w:gridAfter w:val="1"/>
          <w:wAfter w:w="107" w:type="dxa"/>
          <w:trHeight w:val="91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11 0 01 71969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34 294</w:t>
            </w:r>
          </w:p>
        </w:tc>
      </w:tr>
      <w:tr w:rsidR="009F70B6" w:rsidRPr="00504F0A" w:rsidTr="00504F0A">
        <w:trPr>
          <w:gridAfter w:val="1"/>
          <w:wAfter w:w="107" w:type="dxa"/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11 0 01 71969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34 294</w:t>
            </w:r>
          </w:p>
        </w:tc>
      </w:tr>
      <w:tr w:rsidR="009F70B6" w:rsidRPr="00504F0A" w:rsidTr="00504F0A">
        <w:trPr>
          <w:gridAfter w:val="1"/>
          <w:wAfter w:w="107" w:type="dxa"/>
          <w:trHeight w:val="13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2 475</w:t>
            </w:r>
          </w:p>
        </w:tc>
      </w:tr>
      <w:tr w:rsidR="009F70B6" w:rsidRPr="00504F0A" w:rsidTr="00504F0A">
        <w:trPr>
          <w:gridAfter w:val="1"/>
          <w:wAfter w:w="107" w:type="dxa"/>
          <w:trHeight w:val="6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Капитальный ремонт и ремонт объектов муниципальных учреждений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11 0 06 71430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2 475</w:t>
            </w:r>
          </w:p>
        </w:tc>
      </w:tr>
      <w:tr w:rsidR="009F70B6" w:rsidRPr="00504F0A" w:rsidTr="00504F0A">
        <w:trPr>
          <w:gridAfter w:val="1"/>
          <w:wAfter w:w="107" w:type="dxa"/>
          <w:trHeight w:val="10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11 0 06 71430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2 475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11 0 06 71430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2 475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Общее 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261 352</w:t>
            </w:r>
          </w:p>
        </w:tc>
      </w:tr>
      <w:tr w:rsidR="009F70B6" w:rsidRPr="00504F0A" w:rsidTr="00504F0A">
        <w:trPr>
          <w:gridAfter w:val="1"/>
          <w:wAfter w:w="107" w:type="dxa"/>
          <w:trHeight w:val="9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261 192</w:t>
            </w:r>
          </w:p>
        </w:tc>
      </w:tr>
      <w:tr w:rsidR="009F70B6" w:rsidRPr="00504F0A" w:rsidTr="00504F0A">
        <w:trPr>
          <w:gridAfter w:val="1"/>
          <w:wAfter w:w="107" w:type="dxa"/>
          <w:trHeight w:val="12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236 098</w:t>
            </w:r>
          </w:p>
        </w:tc>
      </w:tr>
      <w:tr w:rsidR="009F70B6" w:rsidRPr="00504F0A" w:rsidTr="00504F0A">
        <w:trPr>
          <w:gridAfter w:val="1"/>
          <w:wAfter w:w="107" w:type="dxa"/>
          <w:trHeight w:val="14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11 0 02 19270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158 095</w:t>
            </w:r>
          </w:p>
        </w:tc>
      </w:tr>
      <w:tr w:rsidR="009F70B6" w:rsidRPr="00504F0A" w:rsidTr="00504F0A">
        <w:trPr>
          <w:gridAfter w:val="1"/>
          <w:wAfter w:w="107" w:type="dxa"/>
          <w:trHeight w:val="11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11 0 02 19270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158 095</w:t>
            </w:r>
          </w:p>
        </w:tc>
      </w:tr>
      <w:tr w:rsidR="009F70B6" w:rsidRPr="00504F0A" w:rsidTr="00504F0A">
        <w:trPr>
          <w:gridAfter w:val="1"/>
          <w:wAfter w:w="107" w:type="dxa"/>
          <w:trHeight w:val="4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11 0 02 19270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158 095</w:t>
            </w:r>
          </w:p>
        </w:tc>
      </w:tr>
      <w:tr w:rsidR="009F70B6" w:rsidRPr="00504F0A" w:rsidTr="00504F0A">
        <w:trPr>
          <w:gridAfter w:val="1"/>
          <w:wAfter w:w="107" w:type="dxa"/>
          <w:trHeight w:val="106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11 0 02 71410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78 003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11 0 02 71410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78 003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11 0 02 71410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78 003</w:t>
            </w:r>
          </w:p>
        </w:tc>
      </w:tr>
      <w:tr w:rsidR="009F70B6" w:rsidRPr="00504F0A" w:rsidTr="00504F0A">
        <w:trPr>
          <w:gridAfter w:val="1"/>
          <w:wAfter w:w="107" w:type="dxa"/>
          <w:trHeight w:val="18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>
              <w:t>обучающимся</w:t>
            </w:r>
            <w:proofErr w:type="gramEnd"/>
            <w: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1 657</w:t>
            </w:r>
          </w:p>
        </w:tc>
      </w:tr>
      <w:tr w:rsidR="009F70B6" w:rsidRPr="00504F0A" w:rsidTr="00504F0A">
        <w:trPr>
          <w:gridAfter w:val="1"/>
          <w:wAfter w:w="107" w:type="dxa"/>
          <w:trHeight w:val="18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>
              <w:t>обучающимся</w:t>
            </w:r>
            <w:proofErr w:type="gramEnd"/>
            <w: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11 0 03 19280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1 657</w:t>
            </w:r>
          </w:p>
        </w:tc>
      </w:tr>
      <w:tr w:rsidR="009F70B6" w:rsidRPr="00504F0A" w:rsidTr="00504F0A">
        <w:trPr>
          <w:gridAfter w:val="1"/>
          <w:wAfter w:w="107" w:type="dxa"/>
          <w:trHeight w:val="19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11 0 03 19280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1 554</w:t>
            </w:r>
          </w:p>
        </w:tc>
      </w:tr>
      <w:tr w:rsidR="009F70B6" w:rsidRPr="00504F0A" w:rsidTr="00504F0A">
        <w:trPr>
          <w:gridAfter w:val="1"/>
          <w:wAfter w:w="107" w:type="dxa"/>
          <w:trHeight w:val="6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11 0 03 19280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1 554</w:t>
            </w:r>
          </w:p>
        </w:tc>
      </w:tr>
      <w:tr w:rsidR="009F70B6" w:rsidRPr="00504F0A" w:rsidTr="00504F0A">
        <w:trPr>
          <w:gridAfter w:val="1"/>
          <w:wAfter w:w="107" w:type="dxa"/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11 0 03 19280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103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11 0 03 19280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103</w:t>
            </w:r>
          </w:p>
        </w:tc>
      </w:tr>
      <w:tr w:rsidR="009F70B6" w:rsidRPr="00504F0A" w:rsidTr="00504F0A">
        <w:trPr>
          <w:gridAfter w:val="1"/>
          <w:wAfter w:w="107" w:type="dxa"/>
          <w:trHeight w:val="13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"Обеспечение мероприятий по организации питания обучающихся образовательных организаций, реализующих программы общего образования"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16 219</w:t>
            </w:r>
          </w:p>
        </w:tc>
      </w:tr>
      <w:tr w:rsidR="009F70B6" w:rsidRPr="00504F0A" w:rsidTr="00504F0A">
        <w:trPr>
          <w:gridAfter w:val="1"/>
          <w:wAfter w:w="107" w:type="dxa"/>
          <w:trHeight w:val="84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11 0 04 71968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16 219</w:t>
            </w:r>
          </w:p>
        </w:tc>
      </w:tr>
      <w:tr w:rsidR="009F70B6" w:rsidRPr="00504F0A" w:rsidTr="00504F0A">
        <w:trPr>
          <w:gridAfter w:val="1"/>
          <w:wAfter w:w="107" w:type="dxa"/>
          <w:trHeight w:val="9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11 0 04 71968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16 219</w:t>
            </w:r>
          </w:p>
        </w:tc>
      </w:tr>
      <w:tr w:rsidR="009F70B6" w:rsidRPr="00504F0A" w:rsidTr="00504F0A">
        <w:trPr>
          <w:gridAfter w:val="1"/>
          <w:wAfter w:w="107" w:type="dxa"/>
          <w:trHeight w:val="4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11 0 04 71968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16 219</w:t>
            </w:r>
          </w:p>
        </w:tc>
      </w:tr>
      <w:tr w:rsidR="009F70B6" w:rsidRPr="00504F0A" w:rsidTr="00504F0A">
        <w:trPr>
          <w:gridAfter w:val="1"/>
          <w:wAfter w:w="107" w:type="dxa"/>
          <w:trHeight w:val="14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7 218</w:t>
            </w:r>
          </w:p>
        </w:tc>
      </w:tr>
      <w:tr w:rsidR="009F70B6" w:rsidRPr="00504F0A" w:rsidTr="00504F0A">
        <w:trPr>
          <w:gridAfter w:val="1"/>
          <w:wAfter w:w="107" w:type="dxa"/>
          <w:trHeight w:val="6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Капитальный ремонт и ремонт объектов муниципальных учреждений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11 0 06 71430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7 218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11 0 06 71430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7 218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11 0 06 71430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7 218</w:t>
            </w:r>
          </w:p>
        </w:tc>
      </w:tr>
      <w:tr w:rsidR="009F70B6" w:rsidRPr="00504F0A" w:rsidTr="00504F0A">
        <w:trPr>
          <w:gridAfter w:val="1"/>
          <w:wAfter w:w="107" w:type="dxa"/>
          <w:trHeight w:val="3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Решение вопросов местного значения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</w:t>
            </w:r>
          </w:p>
        </w:tc>
      </w:tr>
      <w:tr w:rsidR="009F70B6" w:rsidRPr="00504F0A" w:rsidTr="00504F0A">
        <w:trPr>
          <w:gridAfter w:val="1"/>
          <w:wAfter w:w="107" w:type="dxa"/>
          <w:trHeight w:val="3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99 0 00 19990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</w:t>
            </w:r>
          </w:p>
        </w:tc>
      </w:tr>
      <w:tr w:rsidR="009F70B6" w:rsidRPr="00504F0A" w:rsidTr="00504F0A">
        <w:trPr>
          <w:gridAfter w:val="1"/>
          <w:wAfter w:w="107" w:type="dxa"/>
          <w:trHeight w:val="6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Организация и проведение организационных и юбилейных мероприятий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</w:tr>
      <w:tr w:rsidR="009F70B6" w:rsidRPr="00504F0A" w:rsidTr="00504F0A">
        <w:trPr>
          <w:gridAfter w:val="1"/>
          <w:wAfter w:w="107" w:type="dxa"/>
          <w:trHeight w:val="9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Молодежная политика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4 145</w:t>
            </w:r>
          </w:p>
        </w:tc>
      </w:tr>
      <w:tr w:rsidR="009F70B6" w:rsidRPr="00504F0A" w:rsidTr="00504F0A">
        <w:trPr>
          <w:gridAfter w:val="1"/>
          <w:wAfter w:w="107" w:type="dxa"/>
          <w:trHeight w:val="61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Мероприятия по оздоровлению детей в каникулярное время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4 145</w:t>
            </w:r>
          </w:p>
        </w:tc>
      </w:tr>
      <w:tr w:rsidR="009F70B6" w:rsidRPr="00504F0A" w:rsidTr="00504F0A">
        <w:trPr>
          <w:gridAfter w:val="1"/>
          <w:wAfter w:w="107" w:type="dxa"/>
          <w:trHeight w:val="8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4 145</w:t>
            </w:r>
          </w:p>
        </w:tc>
      </w:tr>
      <w:tr w:rsidR="009F70B6" w:rsidRPr="00504F0A" w:rsidTr="00504F0A">
        <w:trPr>
          <w:gridAfter w:val="1"/>
          <w:wAfter w:w="107" w:type="dxa"/>
          <w:trHeight w:val="3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4 145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8 442</w:t>
            </w:r>
          </w:p>
        </w:tc>
      </w:tr>
      <w:tr w:rsidR="009F70B6" w:rsidRPr="00504F0A" w:rsidTr="00504F0A">
        <w:trPr>
          <w:gridAfter w:val="1"/>
          <w:wAfter w:w="107" w:type="dxa"/>
          <w:trHeight w:val="10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7 482</w:t>
            </w:r>
          </w:p>
        </w:tc>
      </w:tr>
      <w:tr w:rsidR="009F70B6" w:rsidRPr="00504F0A" w:rsidTr="00504F0A">
        <w:trPr>
          <w:gridAfter w:val="1"/>
          <w:wAfter w:w="107" w:type="dxa"/>
          <w:trHeight w:val="12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11 0 00 71420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7 482</w:t>
            </w:r>
          </w:p>
        </w:tc>
      </w:tr>
      <w:tr w:rsidR="009F70B6" w:rsidRPr="00504F0A" w:rsidTr="00504F0A">
        <w:trPr>
          <w:gridAfter w:val="1"/>
          <w:wAfter w:w="107" w:type="dxa"/>
          <w:trHeight w:val="18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11 0 00 71420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6 475</w:t>
            </w:r>
          </w:p>
        </w:tc>
      </w:tr>
      <w:tr w:rsidR="009F70B6" w:rsidRPr="00504F0A" w:rsidTr="00504F0A">
        <w:trPr>
          <w:gridAfter w:val="1"/>
          <w:wAfter w:w="107" w:type="dxa"/>
          <w:trHeight w:val="61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11 0 00 71420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6 475</w:t>
            </w:r>
          </w:p>
        </w:tc>
      </w:tr>
      <w:tr w:rsidR="009F70B6" w:rsidRPr="00504F0A" w:rsidTr="00504F0A">
        <w:trPr>
          <w:gridAfter w:val="1"/>
          <w:wAfter w:w="107" w:type="dxa"/>
          <w:trHeight w:val="103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11 0 00 71420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1 002</w:t>
            </w:r>
          </w:p>
        </w:tc>
      </w:tr>
      <w:tr w:rsidR="009F70B6" w:rsidRPr="00504F0A" w:rsidTr="00504F0A">
        <w:trPr>
          <w:gridAfter w:val="1"/>
          <w:wAfter w:w="107" w:type="dxa"/>
          <w:trHeight w:val="115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11 0 00 71420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1 002</w:t>
            </w:r>
          </w:p>
        </w:tc>
      </w:tr>
      <w:tr w:rsidR="009F70B6" w:rsidRPr="00504F0A" w:rsidTr="00504F0A">
        <w:trPr>
          <w:gridAfter w:val="1"/>
          <w:wAfter w:w="107" w:type="dxa"/>
          <w:trHeight w:val="4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11 0 00 71420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3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11 0 00 71420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850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5</w:t>
            </w:r>
          </w:p>
        </w:tc>
      </w:tr>
      <w:tr w:rsidR="009F70B6" w:rsidRPr="00504F0A" w:rsidTr="00504F0A">
        <w:trPr>
          <w:gridAfter w:val="1"/>
          <w:wAfter w:w="107" w:type="dxa"/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Обеспечение деятельности органов местного самоуправления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960</w:t>
            </w:r>
          </w:p>
        </w:tc>
      </w:tr>
      <w:tr w:rsidR="009F70B6" w:rsidRPr="00504F0A" w:rsidTr="00504F0A">
        <w:trPr>
          <w:gridAfter w:val="1"/>
          <w:wAfter w:w="107" w:type="dxa"/>
          <w:trHeight w:val="172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845</w:t>
            </w:r>
          </w:p>
        </w:tc>
      </w:tr>
      <w:tr w:rsidR="009F70B6" w:rsidRPr="00504F0A" w:rsidTr="00504F0A">
        <w:trPr>
          <w:gridAfter w:val="1"/>
          <w:wAfter w:w="107" w:type="dxa"/>
          <w:trHeight w:val="6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845</w:t>
            </w:r>
          </w:p>
        </w:tc>
      </w:tr>
      <w:tr w:rsidR="009F70B6" w:rsidRPr="00504F0A" w:rsidTr="00504F0A">
        <w:trPr>
          <w:gridAfter w:val="1"/>
          <w:wAfter w:w="107" w:type="dxa"/>
          <w:trHeight w:val="9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115</w:t>
            </w:r>
          </w:p>
        </w:tc>
      </w:tr>
      <w:tr w:rsidR="009F70B6" w:rsidRPr="00504F0A" w:rsidTr="00504F0A">
        <w:trPr>
          <w:gridAfter w:val="1"/>
          <w:wAfter w:w="107" w:type="dxa"/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99 0 00 70100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240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115</w:t>
            </w:r>
          </w:p>
        </w:tc>
      </w:tr>
      <w:tr w:rsidR="009F70B6" w:rsidRPr="00504F0A" w:rsidTr="00504F0A">
        <w:trPr>
          <w:gridAfter w:val="1"/>
          <w:wAfter w:w="107" w:type="dxa"/>
          <w:trHeight w:val="3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СОЦИАЛЬНАЯ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7 120</w:t>
            </w:r>
          </w:p>
        </w:tc>
      </w:tr>
      <w:tr w:rsidR="009F70B6" w:rsidRPr="00504F0A" w:rsidTr="00504F0A">
        <w:trPr>
          <w:gridAfter w:val="1"/>
          <w:wAfter w:w="107" w:type="dxa"/>
          <w:trHeight w:val="37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Охрана семьи и детства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7 120</w:t>
            </w:r>
          </w:p>
        </w:tc>
      </w:tr>
      <w:tr w:rsidR="009F70B6" w:rsidRPr="00504F0A" w:rsidTr="00504F0A">
        <w:trPr>
          <w:gridAfter w:val="1"/>
          <w:wAfter w:w="107" w:type="dxa"/>
          <w:trHeight w:val="11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Муниципальная программа "Основные направления развития системы образования в Упоровском муниципальном районе"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7 120</w:t>
            </w:r>
          </w:p>
        </w:tc>
      </w:tr>
      <w:tr w:rsidR="009F70B6" w:rsidRPr="00504F0A" w:rsidTr="00504F0A">
        <w:trPr>
          <w:gridAfter w:val="1"/>
          <w:wAfter w:w="107" w:type="dxa"/>
          <w:trHeight w:val="94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7 120</w:t>
            </w:r>
          </w:p>
        </w:tc>
      </w:tr>
      <w:tr w:rsidR="009F70B6" w:rsidRPr="00504F0A" w:rsidTr="00504F0A">
        <w:trPr>
          <w:gridAfter w:val="1"/>
          <w:wAfter w:w="107" w:type="dxa"/>
          <w:trHeight w:val="21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11 0 05 19370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7 120</w:t>
            </w:r>
          </w:p>
        </w:tc>
      </w:tr>
      <w:tr w:rsidR="009F70B6" w:rsidRPr="00504F0A" w:rsidTr="00504F0A">
        <w:trPr>
          <w:gridAfter w:val="1"/>
          <w:wAfter w:w="107" w:type="dxa"/>
          <w:trHeight w:val="91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11 0 05 19370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600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7 120</w:t>
            </w:r>
          </w:p>
        </w:tc>
      </w:tr>
      <w:tr w:rsidR="009F70B6" w:rsidRPr="00504F0A" w:rsidTr="00504F0A">
        <w:trPr>
          <w:gridAfter w:val="1"/>
          <w:wAfter w:w="107" w:type="dxa"/>
          <w:trHeight w:val="408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11 0 05 19370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620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7 120</w:t>
            </w:r>
          </w:p>
        </w:tc>
      </w:tr>
      <w:tr w:rsidR="009F70B6" w:rsidRPr="00504F0A" w:rsidTr="00504F0A">
        <w:trPr>
          <w:gridAfter w:val="1"/>
          <w:wAfter w:w="107" w:type="dxa"/>
          <w:trHeight w:val="31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70B6" w:rsidRDefault="009F70B6" w:rsidP="00D92908">
            <w:pPr>
              <w:pStyle w:val="Table"/>
            </w:pPr>
            <w:r>
              <w:t>ВСЕГО РАСХОДОВ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 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70B6" w:rsidRDefault="009F70B6" w:rsidP="00D92908">
            <w:pPr>
              <w:pStyle w:val="Table"/>
            </w:pPr>
            <w:r>
              <w:t>896 940</w:t>
            </w:r>
          </w:p>
        </w:tc>
      </w:tr>
    </w:tbl>
    <w:p w:rsidR="003C7F52" w:rsidRDefault="003C7F52" w:rsidP="00953812">
      <w:pPr>
        <w:widowControl w:val="0"/>
        <w:autoSpaceDE w:val="0"/>
        <w:autoSpaceDN w:val="0"/>
        <w:adjustRightInd w:val="0"/>
        <w:spacing w:line="360" w:lineRule="auto"/>
        <w:ind w:firstLine="539"/>
        <w:rPr>
          <w:rFonts w:cs="Arial"/>
          <w:sz w:val="26"/>
          <w:szCs w:val="26"/>
        </w:rPr>
      </w:pPr>
    </w:p>
    <w:p w:rsidR="007E3BF3" w:rsidRPr="0009732A" w:rsidRDefault="00D439C1" w:rsidP="0009732A">
      <w:pPr>
        <w:widowControl w:val="0"/>
        <w:autoSpaceDE w:val="0"/>
        <w:autoSpaceDN w:val="0"/>
        <w:adjustRightInd w:val="0"/>
        <w:spacing w:line="360" w:lineRule="auto"/>
        <w:ind w:firstLine="539"/>
      </w:pPr>
      <w:r w:rsidRPr="0009732A">
        <w:t>8</w:t>
      </w:r>
      <w:r w:rsidR="007E3BF3" w:rsidRPr="0009732A">
        <w:t>. Приложение № 16 изложить в следующей редакции: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42"/>
        <w:gridCol w:w="3544"/>
        <w:gridCol w:w="110"/>
        <w:gridCol w:w="236"/>
        <w:gridCol w:w="496"/>
        <w:gridCol w:w="350"/>
        <w:gridCol w:w="313"/>
        <w:gridCol w:w="196"/>
        <w:gridCol w:w="567"/>
        <w:gridCol w:w="590"/>
        <w:gridCol w:w="617"/>
        <w:gridCol w:w="778"/>
        <w:gridCol w:w="708"/>
        <w:gridCol w:w="464"/>
        <w:gridCol w:w="93"/>
        <w:gridCol w:w="577"/>
      </w:tblGrid>
      <w:tr w:rsidR="00004E25" w:rsidRPr="00004E25" w:rsidTr="00953812">
        <w:trPr>
          <w:gridAfter w:val="2"/>
          <w:wAfter w:w="670" w:type="dxa"/>
          <w:trHeight w:val="885"/>
        </w:trPr>
        <w:tc>
          <w:tcPr>
            <w:tcW w:w="983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04E25" w:rsidRPr="00004E25" w:rsidRDefault="00004E25" w:rsidP="0009732A">
            <w:pPr>
              <w:pStyle w:val="Table0"/>
            </w:pPr>
            <w:r w:rsidRPr="00004E25">
              <w:t>Распределение бюджетных ассигнований по муниципальным  программам Упоровского муниципального района на 2019 год</w:t>
            </w:r>
          </w:p>
        </w:tc>
      </w:tr>
      <w:tr w:rsidR="00004E25" w:rsidRPr="00004E25" w:rsidTr="00953812">
        <w:trPr>
          <w:gridAfter w:val="1"/>
          <w:wAfter w:w="577" w:type="dxa"/>
          <w:trHeight w:val="90"/>
        </w:trPr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4E25" w:rsidRPr="00004E25" w:rsidRDefault="00004E25" w:rsidP="0009732A">
            <w:pPr>
              <w:pStyle w:val="Table0"/>
            </w:pPr>
          </w:p>
        </w:tc>
        <w:tc>
          <w:tcPr>
            <w:tcW w:w="3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25" w:rsidRPr="00004E25" w:rsidRDefault="00004E25" w:rsidP="0009732A">
            <w:pPr>
              <w:pStyle w:val="Table0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25" w:rsidRPr="00004E25" w:rsidRDefault="00004E25" w:rsidP="0009732A">
            <w:pPr>
              <w:pStyle w:val="Table0"/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25" w:rsidRPr="00004E25" w:rsidRDefault="00004E25" w:rsidP="0009732A">
            <w:pPr>
              <w:pStyle w:val="Table0"/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25" w:rsidRPr="00004E25" w:rsidRDefault="00004E25" w:rsidP="0009732A">
            <w:pPr>
              <w:pStyle w:val="Table0"/>
            </w:pPr>
          </w:p>
        </w:tc>
        <w:tc>
          <w:tcPr>
            <w:tcW w:w="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25" w:rsidRPr="00004E25" w:rsidRDefault="00004E25" w:rsidP="0009732A">
            <w:pPr>
              <w:pStyle w:val="Table0"/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25" w:rsidRPr="00004E25" w:rsidRDefault="00004E25" w:rsidP="0009732A">
            <w:pPr>
              <w:pStyle w:val="Table"/>
            </w:pPr>
          </w:p>
        </w:tc>
        <w:tc>
          <w:tcPr>
            <w:tcW w:w="2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4E25" w:rsidRPr="00004E25" w:rsidRDefault="00004E25" w:rsidP="0009732A">
            <w:pPr>
              <w:pStyle w:val="Table"/>
            </w:pPr>
          </w:p>
        </w:tc>
      </w:tr>
      <w:tr w:rsidR="00E45672" w:rsidRPr="00E45672" w:rsidTr="00953812">
        <w:trPr>
          <w:trHeight w:val="14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Номер программы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Наименование программы</w:t>
            </w:r>
          </w:p>
        </w:tc>
        <w:tc>
          <w:tcPr>
            <w:tcW w:w="1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Ответственный исполнитель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2" w:rsidRPr="00E45672" w:rsidRDefault="00E45672" w:rsidP="0009732A">
            <w:pPr>
              <w:pStyle w:val="Table"/>
            </w:pPr>
            <w:proofErr w:type="gramStart"/>
            <w:r w:rsidRPr="00E45672">
              <w:t>ПР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ВР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Сумма, тыс. руб.</w:t>
            </w:r>
          </w:p>
        </w:tc>
      </w:tr>
      <w:tr w:rsidR="00E45672" w:rsidRPr="00E45672" w:rsidTr="0095381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МУНИЦИПАЛЬНЫЕ ПРОГРАММЫ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5672" w:rsidRPr="00E45672" w:rsidRDefault="00E45672" w:rsidP="0009732A">
            <w:pPr>
              <w:pStyle w:val="Table"/>
            </w:pPr>
            <w:r w:rsidRPr="00E45672">
              <w:t> </w:t>
            </w:r>
          </w:p>
        </w:tc>
      </w:tr>
      <w:tr w:rsidR="00DD09DD" w:rsidRPr="00E45672" w:rsidTr="00953812">
        <w:trPr>
          <w:trHeight w:val="9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"Основные направления развития системы образования в Упоровском муниципальном районе"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Комитет по образованию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389 778</w:t>
            </w:r>
          </w:p>
        </w:tc>
      </w:tr>
      <w:tr w:rsidR="00DD09DD" w:rsidRPr="00E45672" w:rsidTr="00953812">
        <w:trPr>
          <w:trHeight w:val="3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ОБРАЗОВАНИЕ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382 658</w:t>
            </w:r>
          </w:p>
        </w:tc>
      </w:tr>
      <w:tr w:rsidR="00DD09DD" w:rsidRPr="00E45672" w:rsidTr="0095381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Дошкольное образование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113 984</w:t>
            </w:r>
          </w:p>
        </w:tc>
      </w:tr>
      <w:tr w:rsidR="00DD09DD" w:rsidRPr="00E45672" w:rsidTr="00953812">
        <w:trPr>
          <w:trHeight w:val="10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"Обеспечение получения общедоступного и качественного дошкольного образования"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111 509</w:t>
            </w:r>
          </w:p>
        </w:tc>
      </w:tr>
      <w:tr w:rsidR="00DD09DD" w:rsidRPr="00E45672" w:rsidTr="00953812">
        <w:trPr>
          <w:trHeight w:val="19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11 0 01 19250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51 095</w:t>
            </w:r>
          </w:p>
        </w:tc>
      </w:tr>
      <w:tr w:rsidR="00DD09DD" w:rsidRPr="00E45672" w:rsidTr="00953812">
        <w:trPr>
          <w:trHeight w:val="10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11 0 01 19250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51 095</w:t>
            </w:r>
          </w:p>
        </w:tc>
      </w:tr>
      <w:tr w:rsidR="00DD09DD" w:rsidRPr="00E45672" w:rsidTr="00953812">
        <w:trPr>
          <w:trHeight w:val="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11 0 01 19250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51 095</w:t>
            </w:r>
          </w:p>
        </w:tc>
      </w:tr>
      <w:tr w:rsidR="00DD09DD" w:rsidRPr="00E45672" w:rsidTr="00953812">
        <w:trPr>
          <w:trHeight w:val="9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обеспечение деятельности (оказание услуг) муниципальных учреждений дошкольного образования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11 0 01 71400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26 120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11 0 01 71400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26 120</w:t>
            </w:r>
          </w:p>
        </w:tc>
      </w:tr>
      <w:tr w:rsidR="00DD09DD" w:rsidRPr="00E45672" w:rsidTr="0095381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11 0 01 71400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26 120</w:t>
            </w:r>
          </w:p>
        </w:tc>
      </w:tr>
      <w:tr w:rsidR="00DD09DD" w:rsidRPr="00E45672" w:rsidTr="00953812">
        <w:trPr>
          <w:trHeight w:val="22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Возмещение расходов по созданию условий для осуществления присмотра и ухода за детьми, содержания детей в финансируемых из местного бюджета организациях, реализующих образовательную программу дошкольного образования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11 0 01 71969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34 294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11 0 01 71969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34 294</w:t>
            </w:r>
          </w:p>
        </w:tc>
      </w:tr>
      <w:tr w:rsidR="00DD09DD" w:rsidRPr="00E45672" w:rsidTr="0095381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11 0 01 71969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34 294</w:t>
            </w:r>
          </w:p>
        </w:tc>
      </w:tr>
      <w:tr w:rsidR="00DD09DD" w:rsidRPr="00E45672" w:rsidTr="00953812">
        <w:trPr>
          <w:trHeight w:val="1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2 475</w:t>
            </w:r>
          </w:p>
        </w:tc>
      </w:tr>
      <w:tr w:rsidR="00DD09DD" w:rsidRPr="00E45672" w:rsidTr="00953812">
        <w:trPr>
          <w:trHeight w:val="10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Капитальный ремонт и ремонт объектов муниципальных учреждений образования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11 0 06 71430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2 475</w:t>
            </w:r>
          </w:p>
        </w:tc>
      </w:tr>
      <w:tr w:rsidR="00DD09DD" w:rsidRPr="00E45672" w:rsidTr="0095381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11 0 06 71430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2 475</w:t>
            </w:r>
          </w:p>
        </w:tc>
      </w:tr>
      <w:tr w:rsidR="00DD09DD" w:rsidRPr="00E45672" w:rsidTr="00953812">
        <w:trPr>
          <w:trHeight w:val="9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11 0 06 71430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2 475</w:t>
            </w:r>
          </w:p>
        </w:tc>
      </w:tr>
      <w:tr w:rsidR="00DD09DD" w:rsidRPr="00E45672" w:rsidTr="0095381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Общее образование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261 192</w:t>
            </w:r>
          </w:p>
        </w:tc>
      </w:tr>
      <w:tr w:rsidR="00DD09DD" w:rsidRPr="00E45672" w:rsidTr="00953812">
        <w:trPr>
          <w:trHeight w:val="14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"Обеспечение получения общедоступного и бесплатного начального общего, основного общего, среднего общего образования"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236 098</w:t>
            </w:r>
          </w:p>
        </w:tc>
      </w:tr>
      <w:tr w:rsidR="00DD09DD" w:rsidRPr="00E45672" w:rsidTr="00953812">
        <w:trPr>
          <w:trHeight w:val="31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11 0 02 19270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158 095</w:t>
            </w:r>
          </w:p>
        </w:tc>
      </w:tr>
      <w:tr w:rsidR="00DD09DD" w:rsidRPr="00E45672" w:rsidTr="0095381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11 0 02 19270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158 095</w:t>
            </w:r>
          </w:p>
        </w:tc>
      </w:tr>
      <w:tr w:rsidR="00DD09DD" w:rsidRPr="00E45672" w:rsidTr="00953812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11 0 02 19270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158 095</w:t>
            </w:r>
          </w:p>
        </w:tc>
      </w:tr>
      <w:tr w:rsidR="00DD09DD" w:rsidRPr="00E45672" w:rsidTr="00953812">
        <w:trPr>
          <w:trHeight w:val="10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обеспечение деятельности (оказание услуг)  муниципальных учреждений общего образования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11 0 02 71410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78 003</w:t>
            </w:r>
          </w:p>
        </w:tc>
      </w:tr>
      <w:tr w:rsidR="00DD09DD" w:rsidRPr="00E45672" w:rsidTr="0095381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11 0 02 71410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78 003</w:t>
            </w:r>
          </w:p>
        </w:tc>
      </w:tr>
      <w:tr w:rsidR="00DD09DD" w:rsidRPr="00E45672" w:rsidTr="00953812">
        <w:trPr>
          <w:trHeight w:val="4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11 0 02 71410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78 003</w:t>
            </w:r>
          </w:p>
        </w:tc>
      </w:tr>
      <w:tr w:rsidR="00DD09DD" w:rsidRPr="00E45672" w:rsidTr="00953812">
        <w:trPr>
          <w:trHeight w:val="25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Мероприятие "Организация предоставления психолого-педагогической, медицинской и социальной помощи </w:t>
            </w:r>
            <w:proofErr w:type="gramStart"/>
            <w:r>
              <w:t>обучающимся</w:t>
            </w:r>
            <w:proofErr w:type="gramEnd"/>
            <w:r>
              <w:t>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1 657</w:t>
            </w:r>
          </w:p>
        </w:tc>
      </w:tr>
      <w:tr w:rsidR="00DD09DD" w:rsidRPr="00E45672" w:rsidTr="00953812">
        <w:trPr>
          <w:trHeight w:val="25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>
              <w:t>обучающимся</w:t>
            </w:r>
            <w:proofErr w:type="gramEnd"/>
            <w:r>
              <w:t xml:space="preserve">, испытывающим трудности в освоении основных общеобразовательных программ, своем развитии и социальной адаптации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11 0 03 19280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1 657</w:t>
            </w:r>
          </w:p>
        </w:tc>
      </w:tr>
      <w:tr w:rsidR="00DD09DD" w:rsidRPr="00E45672" w:rsidTr="00953812">
        <w:trPr>
          <w:trHeight w:val="22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11 0 03 19280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1 554</w:t>
            </w:r>
          </w:p>
        </w:tc>
      </w:tr>
      <w:tr w:rsidR="00DD09DD" w:rsidRPr="00E45672" w:rsidTr="00953812">
        <w:trPr>
          <w:trHeight w:val="7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казенных учреждений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11 0 03 19280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1 554</w:t>
            </w:r>
          </w:p>
        </w:tc>
      </w:tr>
      <w:tr w:rsidR="00DD09DD" w:rsidRPr="00E45672" w:rsidTr="00953812">
        <w:trPr>
          <w:trHeight w:val="10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11 0 03 19280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103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11 0 03 19280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103</w:t>
            </w:r>
          </w:p>
        </w:tc>
      </w:tr>
      <w:tr w:rsidR="00DD09DD" w:rsidRPr="00E45672" w:rsidTr="00953812">
        <w:trPr>
          <w:trHeight w:val="16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Мероприятие "Обеспечение мероприятий по организации питания обучающихся образовательных организаций, реализующих программы общего </w:t>
            </w:r>
            <w:r>
              <w:lastRenderedPageBreak/>
              <w:t>образования"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16 219</w:t>
            </w:r>
          </w:p>
        </w:tc>
      </w:tr>
      <w:tr w:rsidR="00DD09DD" w:rsidRPr="00E45672" w:rsidTr="00953812">
        <w:trPr>
          <w:trHeight w:val="13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Финансовое обеспечение мероприятий по организации питания обучающихся в муниципальных образовательных организациях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11 0 04 71968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16 219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11 0 04 71968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16 219</w:t>
            </w:r>
          </w:p>
        </w:tc>
      </w:tr>
      <w:tr w:rsidR="00DD09DD" w:rsidRPr="00E45672" w:rsidTr="00953812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11 0 04 71968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16 219</w:t>
            </w:r>
          </w:p>
        </w:tc>
      </w:tr>
      <w:tr w:rsidR="00DD09DD" w:rsidRPr="00E45672" w:rsidTr="00953812">
        <w:trPr>
          <w:trHeight w:val="16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"Реализация мероприятий по обеспечению образовательного процесса, поддержание в нормативном состоянии образовательных организаций"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7 218</w:t>
            </w:r>
          </w:p>
        </w:tc>
      </w:tr>
      <w:tr w:rsidR="00DD09DD" w:rsidRPr="00E45672" w:rsidTr="00953812">
        <w:trPr>
          <w:trHeight w:val="10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Капитальный ремонт и ремонт объектов муниципальных учреждений образования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11 0 06 71430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7 218</w:t>
            </w:r>
          </w:p>
        </w:tc>
      </w:tr>
      <w:tr w:rsidR="00DD09DD" w:rsidRPr="00E45672" w:rsidTr="00953812">
        <w:trPr>
          <w:trHeight w:val="10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11 0 06 71430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7 218</w:t>
            </w:r>
          </w:p>
        </w:tc>
      </w:tr>
      <w:tr w:rsidR="00DD09DD" w:rsidRPr="00E45672" w:rsidTr="00953812">
        <w:trPr>
          <w:trHeight w:val="10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11 0 06 71430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7 218</w:t>
            </w:r>
          </w:p>
        </w:tc>
      </w:tr>
      <w:tr w:rsidR="00DD09DD" w:rsidRPr="00E45672" w:rsidTr="00953812">
        <w:trPr>
          <w:trHeight w:val="7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Другие вопросы в области образования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7 482</w:t>
            </w:r>
          </w:p>
        </w:tc>
      </w:tr>
      <w:tr w:rsidR="00DD09DD" w:rsidRPr="00E45672" w:rsidTr="00953812">
        <w:trPr>
          <w:trHeight w:val="16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обеспечение деятельности (оказание услуг) муниципальных учреждений, обеспечивающих предоставление услуг в сфере образования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11 0 00 71420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7 482</w:t>
            </w:r>
          </w:p>
        </w:tc>
      </w:tr>
      <w:tr w:rsidR="00DD09DD" w:rsidRPr="00E45672" w:rsidTr="00953812">
        <w:trPr>
          <w:trHeight w:val="2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11 0 00 71420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6 475</w:t>
            </w:r>
          </w:p>
        </w:tc>
      </w:tr>
      <w:tr w:rsidR="00DD09DD" w:rsidRPr="00E45672" w:rsidTr="00953812">
        <w:trPr>
          <w:trHeight w:val="7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казенных учреждений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11 0 00 71420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6 475</w:t>
            </w:r>
          </w:p>
        </w:tc>
      </w:tr>
      <w:tr w:rsidR="00DD09DD" w:rsidRPr="00E45672" w:rsidTr="00953812">
        <w:trPr>
          <w:trHeight w:val="10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11 0 00 71420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1 002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11 0 00 71420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1 002</w:t>
            </w:r>
          </w:p>
        </w:tc>
      </w:tr>
      <w:tr w:rsidR="00DD09DD" w:rsidRPr="00E45672" w:rsidTr="00953812">
        <w:trPr>
          <w:trHeight w:val="4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11 0 00 71420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</w:t>
            </w:r>
          </w:p>
        </w:tc>
      </w:tr>
      <w:tr w:rsidR="00DD09DD" w:rsidRPr="00E45672" w:rsidTr="00953812">
        <w:trPr>
          <w:trHeight w:val="7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Уплата налогов, сборов и иных платежей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11 0 00 71420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</w:t>
            </w:r>
          </w:p>
        </w:tc>
      </w:tr>
      <w:tr w:rsidR="00DD09DD" w:rsidRPr="00E45672" w:rsidTr="00953812">
        <w:trPr>
          <w:trHeight w:val="4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СОЦИАЛЬНАЯ ПОЛИТИКА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7 120</w:t>
            </w:r>
          </w:p>
        </w:tc>
      </w:tr>
      <w:tr w:rsidR="00DD09DD" w:rsidRPr="00E45672" w:rsidTr="0095381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Охрана семьи и детства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7 120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"Социальная поддержка семей, имеющих детей дошкольного возраста"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11 0 05 00000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7 120</w:t>
            </w:r>
          </w:p>
        </w:tc>
      </w:tr>
      <w:tr w:rsidR="00DD09DD" w:rsidRPr="00E45672" w:rsidTr="00953812">
        <w:trPr>
          <w:trHeight w:val="26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11 0 05 19370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7 120</w:t>
            </w:r>
          </w:p>
        </w:tc>
      </w:tr>
      <w:tr w:rsidR="00DD09DD" w:rsidRPr="00E45672" w:rsidTr="0095381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11 0 05 19370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7 120</w:t>
            </w:r>
          </w:p>
        </w:tc>
      </w:tr>
      <w:tr w:rsidR="00DD09DD" w:rsidRPr="00E45672" w:rsidTr="00953812">
        <w:trPr>
          <w:trHeight w:val="4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11 0 05 19370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7 120</w:t>
            </w:r>
          </w:p>
        </w:tc>
      </w:tr>
      <w:tr w:rsidR="00DD09DD" w:rsidRPr="00E45672" w:rsidTr="00953812">
        <w:trPr>
          <w:trHeight w:val="1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12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"Основные направления развития предпринимательства и торговли в Упоровском муниципальном районе"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2 661</w:t>
            </w:r>
          </w:p>
        </w:tc>
      </w:tr>
      <w:tr w:rsidR="00DD09DD" w:rsidRPr="00E45672" w:rsidTr="00953812">
        <w:trPr>
          <w:trHeight w:val="7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ОБЩЕГОСУДАРСТВЕННЫЕ ВОПРОСЫ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679</w:t>
            </w:r>
          </w:p>
        </w:tc>
      </w:tr>
      <w:tr w:rsidR="00DD09DD" w:rsidRPr="00E45672" w:rsidTr="00953812">
        <w:trPr>
          <w:trHeight w:val="20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477</w:t>
            </w:r>
          </w:p>
        </w:tc>
      </w:tr>
      <w:tr w:rsidR="00DD09DD" w:rsidRPr="00E45672" w:rsidTr="00953812">
        <w:trPr>
          <w:trHeight w:val="1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477</w:t>
            </w:r>
          </w:p>
        </w:tc>
      </w:tr>
      <w:tr w:rsidR="00DD09DD" w:rsidRPr="00E45672" w:rsidTr="00953812">
        <w:trPr>
          <w:trHeight w:val="8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Обеспечение деятельности органов местного самоуправления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477</w:t>
            </w:r>
          </w:p>
        </w:tc>
      </w:tr>
      <w:tr w:rsidR="00DD09DD" w:rsidRPr="00E45672" w:rsidTr="00953812">
        <w:trPr>
          <w:trHeight w:val="22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477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477</w:t>
            </w:r>
          </w:p>
        </w:tc>
      </w:tr>
      <w:tr w:rsidR="00DD09DD" w:rsidRPr="00E45672" w:rsidTr="00953812">
        <w:trPr>
          <w:trHeight w:val="6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Другие общегосударственные вопросы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202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"Совершенствование нормативно-правовой базы, регулирующей торговую деятельность"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</w:t>
            </w:r>
          </w:p>
        </w:tc>
      </w:tr>
      <w:tr w:rsidR="00DD09DD" w:rsidRPr="00E45672" w:rsidTr="00953812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Формирование торгового реестра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12 0 01 71914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12 0 01 71914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12 0 01 71914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</w:t>
            </w:r>
          </w:p>
        </w:tc>
      </w:tr>
      <w:tr w:rsidR="00DD09DD" w:rsidRPr="00E45672" w:rsidTr="00953812">
        <w:trPr>
          <w:trHeight w:val="13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182</w:t>
            </w:r>
          </w:p>
        </w:tc>
      </w:tr>
      <w:tr w:rsidR="00DD09DD" w:rsidRPr="00E45672" w:rsidTr="00953812">
        <w:trPr>
          <w:trHeight w:val="12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182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182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182</w:t>
            </w:r>
          </w:p>
        </w:tc>
      </w:tr>
      <w:tr w:rsidR="00DD09DD" w:rsidRPr="00E45672" w:rsidTr="0095381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НАЦИОНАЛЬНАЯ ЭКОНОМИКА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1 851</w:t>
            </w:r>
          </w:p>
        </w:tc>
      </w:tr>
      <w:tr w:rsidR="00DD09DD" w:rsidRPr="00E45672" w:rsidTr="0095381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Сельское хозяйство и рыболовство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500</w:t>
            </w:r>
          </w:p>
        </w:tc>
      </w:tr>
      <w:tr w:rsidR="00DD09DD" w:rsidRPr="00E45672" w:rsidTr="00953812">
        <w:trPr>
          <w:trHeight w:val="8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500</w:t>
            </w:r>
          </w:p>
        </w:tc>
      </w:tr>
      <w:tr w:rsidR="00DD09DD" w:rsidRPr="00E45672" w:rsidTr="00953812">
        <w:trPr>
          <w:trHeight w:val="11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500</w:t>
            </w:r>
          </w:p>
        </w:tc>
      </w:tr>
      <w:tr w:rsidR="00DD09DD" w:rsidRPr="00E45672" w:rsidTr="0095381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500</w:t>
            </w:r>
          </w:p>
        </w:tc>
      </w:tr>
      <w:tr w:rsidR="00DD09DD" w:rsidRPr="00E45672" w:rsidTr="00953812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500</w:t>
            </w:r>
          </w:p>
        </w:tc>
      </w:tr>
      <w:tr w:rsidR="00DD09DD" w:rsidRPr="00E45672" w:rsidTr="00953812">
        <w:trPr>
          <w:trHeight w:val="8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Другие вопросы в области национальной экономики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1 351</w:t>
            </w:r>
          </w:p>
        </w:tc>
      </w:tr>
      <w:tr w:rsidR="00DD09DD" w:rsidRPr="00E45672" w:rsidTr="00953812">
        <w:trPr>
          <w:trHeight w:val="14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"Повышение экономической и территориальной доступности товаров и услуг для населения района"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489</w:t>
            </w:r>
          </w:p>
        </w:tc>
      </w:tr>
      <w:tr w:rsidR="00DD09DD" w:rsidRPr="00E45672" w:rsidTr="00953812">
        <w:trPr>
          <w:trHeight w:val="7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Поддержка труднодоступных территорий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12 0 02 19230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489</w:t>
            </w:r>
          </w:p>
        </w:tc>
      </w:tr>
      <w:tr w:rsidR="00DD09DD" w:rsidRPr="00E45672" w:rsidTr="00953812">
        <w:trPr>
          <w:trHeight w:val="4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12 0 02 19230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489</w:t>
            </w:r>
          </w:p>
        </w:tc>
      </w:tr>
      <w:tr w:rsidR="00DD09DD" w:rsidRPr="00E45672" w:rsidTr="00953812">
        <w:trPr>
          <w:trHeight w:val="16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12 0 02 19230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489</w:t>
            </w:r>
          </w:p>
        </w:tc>
      </w:tr>
      <w:tr w:rsidR="00DD09DD" w:rsidRPr="00E45672" w:rsidTr="00953812">
        <w:trPr>
          <w:trHeight w:val="12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862</w:t>
            </w:r>
          </w:p>
        </w:tc>
      </w:tr>
      <w:tr w:rsidR="00DD09DD" w:rsidRPr="00E45672" w:rsidTr="0095381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Мероприятия по поддержке и развитию субъектов малого и среднего предпринимательства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862</w:t>
            </w:r>
          </w:p>
        </w:tc>
      </w:tr>
      <w:tr w:rsidR="00DD09DD" w:rsidRPr="00E45672" w:rsidTr="0095381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157</w:t>
            </w:r>
          </w:p>
        </w:tc>
      </w:tr>
      <w:tr w:rsidR="00DD09DD" w:rsidRPr="00E45672" w:rsidTr="0095381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157</w:t>
            </w:r>
          </w:p>
        </w:tc>
      </w:tr>
      <w:tr w:rsidR="00DD09DD" w:rsidRPr="00E45672" w:rsidTr="00953812">
        <w:trPr>
          <w:trHeight w:val="5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705</w:t>
            </w:r>
          </w:p>
        </w:tc>
      </w:tr>
      <w:tr w:rsidR="00DD09DD" w:rsidRPr="00E45672" w:rsidTr="00953812">
        <w:trPr>
          <w:trHeight w:val="16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705</w:t>
            </w:r>
          </w:p>
        </w:tc>
      </w:tr>
      <w:tr w:rsidR="00DD09DD" w:rsidRPr="00E45672" w:rsidTr="00953812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ЖИЛИЩНО-КОММУНАЛЬНОЕ ХОЗЯЙСТВО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131</w:t>
            </w:r>
          </w:p>
        </w:tc>
      </w:tr>
      <w:tr w:rsidR="00DD09DD" w:rsidRPr="00E45672" w:rsidTr="0095381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Коммунальное хозяйство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131</w:t>
            </w:r>
          </w:p>
        </w:tc>
      </w:tr>
      <w:tr w:rsidR="00DD09DD" w:rsidRPr="00E45672" w:rsidTr="00953812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"Создание благоприятных условий для развития субъектов малого и среднего предпринимательства"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131</w:t>
            </w:r>
          </w:p>
        </w:tc>
      </w:tr>
      <w:tr w:rsidR="00DD09DD" w:rsidRPr="00E45672" w:rsidTr="00953812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Приведение в нормативное состояние объектов, передаваемых в пользование субъектам малого бизнеса и предпринимательства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131</w:t>
            </w:r>
          </w:p>
        </w:tc>
      </w:tr>
      <w:tr w:rsidR="00DD09DD" w:rsidRPr="00E45672" w:rsidTr="00953812">
        <w:trPr>
          <w:trHeight w:val="11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131</w:t>
            </w:r>
          </w:p>
        </w:tc>
      </w:tr>
      <w:tr w:rsidR="00DD09DD" w:rsidRPr="00E45672" w:rsidTr="00953812">
        <w:trPr>
          <w:trHeight w:val="9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12 0 03 70335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131</w:t>
            </w:r>
          </w:p>
        </w:tc>
      </w:tr>
      <w:tr w:rsidR="00DD09DD" w:rsidRPr="00E45672" w:rsidTr="00953812">
        <w:trPr>
          <w:trHeight w:val="16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"Основные направления развития  культуры Упоровского муниципального района"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115 953</w:t>
            </w:r>
          </w:p>
        </w:tc>
      </w:tr>
      <w:tr w:rsidR="00DD09DD" w:rsidRPr="00E45672" w:rsidTr="00953812">
        <w:trPr>
          <w:trHeight w:val="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ОБРАЗОВАНИЕ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8 220</w:t>
            </w:r>
          </w:p>
        </w:tc>
      </w:tr>
      <w:tr w:rsidR="00DD09DD" w:rsidRPr="00E45672" w:rsidTr="00953812">
        <w:trPr>
          <w:trHeight w:val="5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 Дополнительное образование детей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8 220</w:t>
            </w:r>
          </w:p>
        </w:tc>
      </w:tr>
      <w:tr w:rsidR="00DD09DD" w:rsidRPr="00E45672" w:rsidTr="00953812">
        <w:trPr>
          <w:trHeight w:val="13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"Организация доступности и высокого качества дополнительного образования в сфере "Культура""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8 220</w:t>
            </w:r>
          </w:p>
        </w:tc>
      </w:tr>
      <w:tr w:rsidR="00DD09DD" w:rsidRPr="00E45672" w:rsidTr="00953812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13 0 01 73560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8 220</w:t>
            </w:r>
          </w:p>
        </w:tc>
      </w:tr>
      <w:tr w:rsidR="00DD09DD" w:rsidRPr="00E45672" w:rsidTr="00953812">
        <w:trPr>
          <w:trHeight w:val="11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13 0 01 73560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8 220</w:t>
            </w:r>
          </w:p>
        </w:tc>
      </w:tr>
      <w:tr w:rsidR="00DD09DD" w:rsidRPr="00E45672" w:rsidTr="0095381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13 0 01 73560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8 220</w:t>
            </w:r>
          </w:p>
        </w:tc>
      </w:tr>
      <w:tr w:rsidR="00DD09DD" w:rsidRPr="00E45672" w:rsidTr="0095381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КУЛЬТУРА, КИНЕМАТОГРАФИЯ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107 733</w:t>
            </w:r>
          </w:p>
        </w:tc>
      </w:tr>
      <w:tr w:rsidR="00DD09DD" w:rsidRPr="00E45672" w:rsidTr="0095381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Культура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107 733</w:t>
            </w:r>
          </w:p>
        </w:tc>
      </w:tr>
      <w:tr w:rsidR="00DD09DD" w:rsidRPr="00E45672" w:rsidTr="00953812">
        <w:trPr>
          <w:trHeight w:val="10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"Развитие системы библиотечного и культурно-досугового обслуживания населения"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101 754</w:t>
            </w:r>
          </w:p>
        </w:tc>
      </w:tr>
      <w:tr w:rsidR="00DD09DD" w:rsidRPr="00E45672" w:rsidTr="0095381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13 0 02 73570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101 754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13 0 02 73570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101 754</w:t>
            </w:r>
          </w:p>
        </w:tc>
      </w:tr>
      <w:tr w:rsidR="00DD09DD" w:rsidRPr="00E45672" w:rsidTr="00953812">
        <w:trPr>
          <w:trHeight w:val="4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13 0 02 73570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101 754</w:t>
            </w:r>
          </w:p>
        </w:tc>
      </w:tr>
      <w:tr w:rsidR="00DD09DD" w:rsidRPr="00E45672" w:rsidTr="00953812">
        <w:trPr>
          <w:trHeight w:val="9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"Приведение в нормативное состояние объектов культуры"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3 762</w:t>
            </w:r>
          </w:p>
        </w:tc>
      </w:tr>
      <w:tr w:rsidR="00DD09DD" w:rsidRPr="00E45672" w:rsidTr="00953812">
        <w:trPr>
          <w:trHeight w:val="7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Капитальный ремонт и ремонт объектов культуры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13 0 03 73580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3 762</w:t>
            </w:r>
          </w:p>
        </w:tc>
      </w:tr>
      <w:tr w:rsidR="00DD09DD" w:rsidRPr="00E45672" w:rsidTr="00953812">
        <w:trPr>
          <w:trHeight w:val="9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13 0 03 73580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3 762</w:t>
            </w:r>
          </w:p>
        </w:tc>
      </w:tr>
      <w:tr w:rsidR="00DD09DD" w:rsidRPr="00E45672" w:rsidTr="00953812">
        <w:trPr>
          <w:trHeight w:val="10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13 0 03 73580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3 762</w:t>
            </w:r>
          </w:p>
        </w:tc>
      </w:tr>
      <w:tr w:rsidR="00DD09DD" w:rsidRPr="00E45672" w:rsidTr="00953812">
        <w:trPr>
          <w:trHeight w:val="10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"Укрепление и развитие материально-технической базы муниципальных учреждений культуры"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2 217</w:t>
            </w:r>
          </w:p>
        </w:tc>
      </w:tr>
      <w:tr w:rsidR="00DD09DD" w:rsidRPr="00E45672" w:rsidTr="00953812">
        <w:trPr>
          <w:trHeight w:val="20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культуры, проведение противопожарных мероприятий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13 0 04 19770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2 212</w:t>
            </w:r>
          </w:p>
        </w:tc>
      </w:tr>
      <w:tr w:rsidR="00DD09DD" w:rsidRPr="00E45672" w:rsidTr="00953812">
        <w:trPr>
          <w:trHeight w:val="10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13 0 04 19770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2 212</w:t>
            </w:r>
          </w:p>
        </w:tc>
      </w:tr>
      <w:tr w:rsidR="00DD09DD" w:rsidRPr="00E45672" w:rsidTr="00953812">
        <w:trPr>
          <w:trHeight w:val="10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13 0 04 19770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2 212</w:t>
            </w:r>
          </w:p>
        </w:tc>
      </w:tr>
      <w:tr w:rsidR="00DD09DD" w:rsidRPr="00E45672" w:rsidTr="00953812">
        <w:trPr>
          <w:trHeight w:val="20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Приобретение оборудования, мебели, автотранспорта и инвентаря для муниципальных учреждений культуры и организаций дополнительного образования детей в сфере культуры за счет средств местного бюджета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13 0 04 79770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</w:t>
            </w:r>
          </w:p>
        </w:tc>
      </w:tr>
      <w:tr w:rsidR="00DD09DD" w:rsidRPr="00E45672" w:rsidTr="00953812">
        <w:trPr>
          <w:trHeight w:val="10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13 0 04 79770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</w:t>
            </w:r>
          </w:p>
        </w:tc>
      </w:tr>
      <w:tr w:rsidR="00DD09DD" w:rsidRPr="00E45672" w:rsidTr="00953812">
        <w:trPr>
          <w:trHeight w:val="10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13 0 04 79770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</w:t>
            </w:r>
          </w:p>
        </w:tc>
      </w:tr>
      <w:tr w:rsidR="00DD09DD" w:rsidRPr="00E45672" w:rsidTr="00953812">
        <w:trPr>
          <w:trHeight w:val="15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 "Основные направления развития физической культуры и спорта, молодёжной политики в Упоровском муниципальном районе"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53 965</w:t>
            </w:r>
          </w:p>
        </w:tc>
      </w:tr>
      <w:tr w:rsidR="00DD09DD" w:rsidRPr="00E45672" w:rsidTr="0095381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ОБРАЗОВАНИЕ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19 363</w:t>
            </w:r>
          </w:p>
        </w:tc>
      </w:tr>
      <w:tr w:rsidR="00DD09DD" w:rsidRPr="00E45672" w:rsidTr="00953812">
        <w:trPr>
          <w:trHeight w:val="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 Дополнительное образование детей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18 167</w:t>
            </w:r>
          </w:p>
        </w:tc>
      </w:tr>
      <w:tr w:rsidR="00DD09DD" w:rsidRPr="00E45672" w:rsidTr="00953812">
        <w:trPr>
          <w:trHeight w:val="1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11 835</w:t>
            </w:r>
          </w:p>
        </w:tc>
      </w:tr>
      <w:tr w:rsidR="00DD09DD" w:rsidRPr="00E45672" w:rsidTr="00953812">
        <w:trPr>
          <w:trHeight w:val="13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14 0 01 73560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11 835</w:t>
            </w:r>
          </w:p>
        </w:tc>
      </w:tr>
      <w:tr w:rsidR="00DD09DD" w:rsidRPr="00E45672" w:rsidTr="0095381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14 0 01 73560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11 835</w:t>
            </w:r>
          </w:p>
        </w:tc>
      </w:tr>
      <w:tr w:rsidR="00DD09DD" w:rsidRPr="00E45672" w:rsidTr="00953812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14 0 01 73560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11 835</w:t>
            </w:r>
          </w:p>
        </w:tc>
      </w:tr>
      <w:tr w:rsidR="00DD09DD" w:rsidRPr="00E45672" w:rsidTr="00953812">
        <w:trPr>
          <w:trHeight w:val="14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6 332</w:t>
            </w:r>
          </w:p>
        </w:tc>
      </w:tr>
      <w:tr w:rsidR="00DD09DD" w:rsidRPr="00E45672" w:rsidTr="00953812">
        <w:trPr>
          <w:trHeight w:val="13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обеспечение деятельности (оказание услуг) муниципальных учреждений дополнительного образования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14 0 02 73560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6 332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14 0 02 73560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6 332</w:t>
            </w:r>
          </w:p>
        </w:tc>
      </w:tr>
      <w:tr w:rsidR="00DD09DD" w:rsidRPr="00E45672" w:rsidTr="00953812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14 0 02 73560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6 332</w:t>
            </w:r>
          </w:p>
        </w:tc>
      </w:tr>
      <w:tr w:rsidR="00DD09DD" w:rsidRPr="00E45672" w:rsidTr="00953812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Молодежная политика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1 196</w:t>
            </w:r>
          </w:p>
        </w:tc>
      </w:tr>
      <w:tr w:rsidR="00DD09DD" w:rsidRPr="00E45672" w:rsidTr="00953812">
        <w:trPr>
          <w:trHeight w:val="12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"Содействие позитивной самореализации и интеграции молодежи в систему общественных отношений"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1 196</w:t>
            </w:r>
          </w:p>
        </w:tc>
      </w:tr>
      <w:tr w:rsidR="00DD09DD" w:rsidRPr="00E45672" w:rsidTr="0095381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Проведение мероприятий для детей и молодежи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14 0 02 74610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1 196</w:t>
            </w:r>
          </w:p>
        </w:tc>
      </w:tr>
      <w:tr w:rsidR="00DD09DD" w:rsidRPr="00E45672" w:rsidTr="00953812">
        <w:trPr>
          <w:trHeight w:val="11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14 0 02 74610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1 196</w:t>
            </w:r>
          </w:p>
        </w:tc>
      </w:tr>
      <w:tr w:rsidR="00DD09DD" w:rsidRPr="00E45672" w:rsidTr="00953812">
        <w:trPr>
          <w:trHeight w:val="5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07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14 0 02 74610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1 196</w:t>
            </w:r>
          </w:p>
        </w:tc>
      </w:tr>
      <w:tr w:rsidR="00DD09DD" w:rsidRPr="00E45672" w:rsidTr="00953812">
        <w:trPr>
          <w:trHeight w:val="4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ФИЗИЧЕСКАЯ КУЛЬТУРА И СПОРТ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34 602</w:t>
            </w:r>
          </w:p>
        </w:tc>
      </w:tr>
      <w:tr w:rsidR="00DD09DD" w:rsidRPr="00E45672" w:rsidTr="0095381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Массовый спорт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34 602</w:t>
            </w:r>
          </w:p>
        </w:tc>
      </w:tr>
      <w:tr w:rsidR="00DD09DD" w:rsidRPr="00E45672" w:rsidTr="00953812">
        <w:trPr>
          <w:trHeight w:val="18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 Мероприятие "Развитие физкультурно-спортивной активности, здорового образа жизни населения и обеспечение подготовки районных сборных команд по видам спорта"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31 470</w:t>
            </w:r>
          </w:p>
        </w:tc>
      </w:tr>
      <w:tr w:rsidR="00DD09DD" w:rsidRPr="00E45672" w:rsidTr="00953812">
        <w:trPr>
          <w:trHeight w:val="13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обеспечение деятельности (оказание услуг) муниципальных учреждений физической культуры и спорта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14 0 01 74620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31 470</w:t>
            </w:r>
          </w:p>
        </w:tc>
      </w:tr>
      <w:tr w:rsidR="00DD09DD" w:rsidRPr="00E45672" w:rsidTr="0095381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14 0 01 74620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31 470</w:t>
            </w:r>
          </w:p>
        </w:tc>
      </w:tr>
      <w:tr w:rsidR="00DD09DD" w:rsidRPr="00E45672" w:rsidTr="00953812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14 0 01 74620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31 470</w:t>
            </w:r>
          </w:p>
        </w:tc>
      </w:tr>
      <w:tr w:rsidR="00DD09DD" w:rsidRPr="00E45672" w:rsidTr="00953812">
        <w:trPr>
          <w:trHeight w:val="13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"Приведение в нормативное состояние объектов физической культуры и спорта, молодежной политики"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3 132</w:t>
            </w:r>
          </w:p>
        </w:tc>
      </w:tr>
      <w:tr w:rsidR="00DD09DD" w:rsidRPr="00E45672" w:rsidTr="00953812">
        <w:trPr>
          <w:trHeight w:val="10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Капитальный ремонт и ремонт объектов физической культуры и спорта, молодежной политики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14 0 03 74630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3 127</w:t>
            </w:r>
          </w:p>
        </w:tc>
      </w:tr>
      <w:tr w:rsidR="00DD09DD" w:rsidRPr="00E45672" w:rsidTr="0095381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14 0 03 74630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2 862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14 0 03 74630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2 862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14 0 03 74630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265</w:t>
            </w:r>
          </w:p>
        </w:tc>
      </w:tr>
      <w:tr w:rsidR="00DD09DD" w:rsidRPr="00E45672" w:rsidTr="0095381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14 0 03 74630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265</w:t>
            </w:r>
          </w:p>
        </w:tc>
      </w:tr>
      <w:tr w:rsidR="00DD09DD" w:rsidRPr="00E45672" w:rsidTr="0095381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Мероприятия по строительству и реконструкции объектов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14 0 03 74650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</w:t>
            </w:r>
          </w:p>
        </w:tc>
      </w:tr>
      <w:tr w:rsidR="00DD09DD" w:rsidRPr="00E45672" w:rsidTr="00953812">
        <w:trPr>
          <w:trHeight w:val="11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14 0 03 74650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</w:t>
            </w:r>
          </w:p>
        </w:tc>
      </w:tr>
      <w:tr w:rsidR="00DD09DD" w:rsidRPr="00E45672" w:rsidTr="0095381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Бюджетные инвестиции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14 0 03 74650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</w:t>
            </w:r>
          </w:p>
        </w:tc>
      </w:tr>
      <w:tr w:rsidR="00DD09DD" w:rsidRPr="00E45672" w:rsidTr="00953812">
        <w:trPr>
          <w:trHeight w:val="13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 "Модернизация систем  коммунальной инфраструктуры Упоровского муниципального района"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Комитет жилищно-коммунальной политики 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28 949</w:t>
            </w:r>
          </w:p>
        </w:tc>
      </w:tr>
      <w:tr w:rsidR="00DD09DD" w:rsidRPr="00E45672" w:rsidTr="00953812">
        <w:trPr>
          <w:trHeight w:val="8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ЖИЛИЩНО-КОММУНАЛЬНОЕ ХОЗЯЙСТВО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28 949</w:t>
            </w:r>
          </w:p>
        </w:tc>
      </w:tr>
      <w:tr w:rsidR="00DD09DD" w:rsidRPr="00E45672" w:rsidTr="00953812">
        <w:trPr>
          <w:trHeight w:val="4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Жилищное хозяйство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1 566</w:t>
            </w:r>
          </w:p>
        </w:tc>
      </w:tr>
      <w:tr w:rsidR="00DD09DD" w:rsidRPr="00E45672" w:rsidTr="00953812">
        <w:trPr>
          <w:trHeight w:val="13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 Мероприятие "Поддержание в надлежащем состоянии объектов государственного и муниципального жилищного фонда"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1 566</w:t>
            </w:r>
          </w:p>
        </w:tc>
      </w:tr>
      <w:tr w:rsidR="00DD09DD" w:rsidRPr="00E45672" w:rsidTr="00953812">
        <w:trPr>
          <w:trHeight w:val="7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Капитальный ремонт государственного жилищного </w:t>
            </w:r>
            <w:r>
              <w:lastRenderedPageBreak/>
              <w:t xml:space="preserve">фонда Тюменской области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15 0 01 71924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314</w:t>
            </w:r>
          </w:p>
        </w:tc>
      </w:tr>
      <w:tr w:rsidR="00DD09DD" w:rsidRPr="00E45672" w:rsidTr="00953812">
        <w:trPr>
          <w:trHeight w:val="11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15 0 01 71924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314</w:t>
            </w:r>
          </w:p>
        </w:tc>
      </w:tr>
      <w:tr w:rsidR="00DD09DD" w:rsidRPr="00E45672" w:rsidTr="00953812">
        <w:trPr>
          <w:trHeight w:val="11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15 0 01 71924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314</w:t>
            </w:r>
          </w:p>
        </w:tc>
      </w:tr>
      <w:tr w:rsidR="00DD09DD" w:rsidRPr="00E45672" w:rsidTr="00953812">
        <w:trPr>
          <w:trHeight w:val="8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Мероприятия по капитальному ремонту муниципального жилого фонда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15 0 01 75000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1 252</w:t>
            </w:r>
          </w:p>
        </w:tc>
      </w:tr>
      <w:tr w:rsidR="00DD09DD" w:rsidRPr="00E45672" w:rsidTr="00953812">
        <w:trPr>
          <w:trHeight w:val="10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15 0 01 75000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1 252</w:t>
            </w:r>
          </w:p>
        </w:tc>
      </w:tr>
      <w:tr w:rsidR="00DD09DD" w:rsidRPr="00E45672" w:rsidTr="00953812">
        <w:trPr>
          <w:trHeight w:val="121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15 0 01 75000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1 252</w:t>
            </w:r>
          </w:p>
        </w:tc>
      </w:tr>
      <w:tr w:rsidR="00DD09DD" w:rsidRPr="00E45672" w:rsidTr="0095381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Коммунальное хозяйство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27 383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 Мероприятие "Повышение уровня надежности, качества и эффективности работы коммунального комплекса"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15 383</w:t>
            </w:r>
          </w:p>
        </w:tc>
      </w:tr>
      <w:tr w:rsidR="00DD09DD" w:rsidRPr="00E45672" w:rsidTr="00953812">
        <w:trPr>
          <w:trHeight w:val="11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Мероприятия по повышению надежности и эффективности инженерных систем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15 0 02 75220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15 383</w:t>
            </w:r>
          </w:p>
        </w:tc>
      </w:tr>
      <w:tr w:rsidR="00DD09DD" w:rsidRPr="00E45672" w:rsidTr="0095381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15 0 02 75220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10 743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15 0 02 75220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10 743</w:t>
            </w:r>
          </w:p>
        </w:tc>
      </w:tr>
      <w:tr w:rsidR="00DD09DD" w:rsidRPr="00E45672" w:rsidTr="0095381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15 0 02 75220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4 640</w:t>
            </w:r>
          </w:p>
        </w:tc>
      </w:tr>
      <w:tr w:rsidR="00DD09DD" w:rsidRPr="00E45672" w:rsidTr="00953812">
        <w:trPr>
          <w:trHeight w:val="3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15 0 02 75220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4 640</w:t>
            </w:r>
          </w:p>
        </w:tc>
      </w:tr>
      <w:tr w:rsidR="00DD09DD" w:rsidRPr="00E45672" w:rsidTr="00953812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 Мероприятие "Строительство (реконструкция) и проектирование объектов теплоснабжения, энергоснабжения, водоснабжения, водоотведения и газоснабжения"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12 000</w:t>
            </w:r>
          </w:p>
        </w:tc>
      </w:tr>
      <w:tr w:rsidR="00DD09DD" w:rsidRPr="00E45672" w:rsidTr="00953812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Мероприятия по строительству объектов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15 0 03 89530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12 000</w:t>
            </w:r>
          </w:p>
        </w:tc>
      </w:tr>
      <w:tr w:rsidR="00DD09DD" w:rsidRPr="00E45672" w:rsidTr="0095381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15 0 03 89530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12 000</w:t>
            </w:r>
          </w:p>
        </w:tc>
      </w:tr>
      <w:tr w:rsidR="00DD09DD" w:rsidRPr="00E45672" w:rsidTr="00953812">
        <w:trPr>
          <w:trHeight w:val="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Бюджетные инвестиции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15 0 03 89530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12 000</w:t>
            </w:r>
          </w:p>
        </w:tc>
      </w:tr>
      <w:tr w:rsidR="00DD09DD" w:rsidRPr="00E45672" w:rsidTr="00953812">
        <w:trPr>
          <w:trHeight w:val="15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"Основные направления развития отрасли "Социальная политика" в Упоровском районе"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29 433</w:t>
            </w:r>
          </w:p>
        </w:tc>
      </w:tr>
      <w:tr w:rsidR="00DD09DD" w:rsidRPr="00E45672" w:rsidTr="00953812">
        <w:trPr>
          <w:trHeight w:val="4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СОЦИАЛЬНАЯ ПОЛИТИКА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29 433</w:t>
            </w:r>
          </w:p>
        </w:tc>
      </w:tr>
      <w:tr w:rsidR="00DD09DD" w:rsidRPr="00E45672" w:rsidTr="00953812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Социальное обслуживание населения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24 312</w:t>
            </w:r>
          </w:p>
        </w:tc>
      </w:tr>
      <w:tr w:rsidR="00DD09DD" w:rsidRPr="00E45672" w:rsidTr="00953812">
        <w:trPr>
          <w:trHeight w:val="14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"Обеспечение оказания социальных услуг в рамках государственного стандарта социального обслуживания населения"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24 005</w:t>
            </w:r>
          </w:p>
        </w:tc>
      </w:tr>
      <w:tr w:rsidR="00DD09DD" w:rsidRPr="00E45672" w:rsidTr="00953812">
        <w:trPr>
          <w:trHeight w:val="6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Организация социального обслуживания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16 0 01 19320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24 005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16 0 01 19320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24 005</w:t>
            </w:r>
          </w:p>
        </w:tc>
      </w:tr>
      <w:tr w:rsidR="00DD09DD" w:rsidRPr="00E45672" w:rsidTr="00953812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16 0 01 19320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24 005</w:t>
            </w:r>
          </w:p>
        </w:tc>
      </w:tr>
      <w:tr w:rsidR="00DD09DD" w:rsidRPr="00E45672" w:rsidTr="00953812">
        <w:trPr>
          <w:trHeight w:val="9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"Приведение в нормативное состояние объектов социальной сферы"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49</w:t>
            </w:r>
          </w:p>
        </w:tc>
      </w:tr>
      <w:tr w:rsidR="00DD09DD" w:rsidRPr="00E45672" w:rsidTr="00953812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Капитальный ремонт и ремонт объектов социальной сферы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16 0 03 73680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49</w:t>
            </w:r>
          </w:p>
        </w:tc>
      </w:tr>
      <w:tr w:rsidR="00DD09DD" w:rsidRPr="00E45672" w:rsidTr="00953812">
        <w:trPr>
          <w:trHeight w:val="9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16 0 03 73680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49</w:t>
            </w:r>
          </w:p>
        </w:tc>
      </w:tr>
      <w:tr w:rsidR="00DD09DD" w:rsidRPr="00E45672" w:rsidTr="00953812">
        <w:trPr>
          <w:trHeight w:val="9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16 0 03 73680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49</w:t>
            </w:r>
          </w:p>
        </w:tc>
      </w:tr>
      <w:tr w:rsidR="00DD09DD" w:rsidRPr="00E45672" w:rsidTr="00953812">
        <w:trPr>
          <w:trHeight w:val="9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Мероприятие "Проект "Старшее поколение" в рамках реализации </w:t>
            </w:r>
            <w:r>
              <w:lastRenderedPageBreak/>
              <w:t>национального проекта "Демография""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16 0 P3 00000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258</w:t>
            </w:r>
          </w:p>
        </w:tc>
      </w:tr>
      <w:tr w:rsidR="00DD09DD" w:rsidRPr="00E45672" w:rsidTr="00953812">
        <w:trPr>
          <w:trHeight w:val="7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Организация социального обслуживания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16 0 P3 19320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258</w:t>
            </w:r>
          </w:p>
        </w:tc>
      </w:tr>
      <w:tr w:rsidR="00DD09DD" w:rsidRPr="00E45672" w:rsidTr="0095381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16 0 P3 19320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258</w:t>
            </w:r>
          </w:p>
        </w:tc>
      </w:tr>
      <w:tr w:rsidR="00DD09DD" w:rsidRPr="00E45672" w:rsidTr="00953812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16 0 P3 19320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258</w:t>
            </w:r>
          </w:p>
        </w:tc>
      </w:tr>
      <w:tr w:rsidR="00DD09DD" w:rsidRPr="00E45672" w:rsidTr="00953812">
        <w:trPr>
          <w:trHeight w:val="5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Социальное обеспечение населения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5 121</w:t>
            </w:r>
          </w:p>
        </w:tc>
      </w:tr>
      <w:tr w:rsidR="00DD09DD" w:rsidRPr="00E45672" w:rsidTr="00953812">
        <w:trPr>
          <w:trHeight w:val="17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"Обеспечение предоставления мер социальной поддержки гражданам, имеющим право на их получение в соответствии с действующим законодательством"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03 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4 983</w:t>
            </w:r>
          </w:p>
        </w:tc>
      </w:tr>
      <w:tr w:rsidR="00DD09DD" w:rsidRPr="00E45672" w:rsidTr="00953812">
        <w:trPr>
          <w:trHeight w:val="11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16 0 02 19340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3 928</w:t>
            </w:r>
          </w:p>
        </w:tc>
      </w:tr>
      <w:tr w:rsidR="00DD09DD" w:rsidRPr="00E45672" w:rsidTr="00953812">
        <w:trPr>
          <w:trHeight w:val="11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16 0 02 19340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</w:t>
            </w:r>
          </w:p>
        </w:tc>
      </w:tr>
      <w:tr w:rsidR="00DD09DD" w:rsidRPr="00E45672" w:rsidTr="0095381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16 0 02 19340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</w:t>
            </w:r>
          </w:p>
        </w:tc>
      </w:tr>
      <w:tr w:rsidR="00DD09DD" w:rsidRPr="00E45672" w:rsidTr="00953812">
        <w:trPr>
          <w:trHeight w:val="8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Социальное обеспечение и иные выплаты населению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16 0 02 19340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3 608</w:t>
            </w:r>
          </w:p>
        </w:tc>
      </w:tr>
      <w:tr w:rsidR="00DD09DD" w:rsidRPr="00E45672" w:rsidTr="00953812">
        <w:trPr>
          <w:trHeight w:val="7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Публичные нормативные социальные выплаты гражданам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16 0 02 19340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3 608</w:t>
            </w:r>
          </w:p>
        </w:tc>
      </w:tr>
      <w:tr w:rsidR="00DD09DD" w:rsidRPr="00E45672" w:rsidTr="0095381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16 0 02 19340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302</w:t>
            </w:r>
          </w:p>
        </w:tc>
      </w:tr>
      <w:tr w:rsidR="00DD09DD" w:rsidRPr="00E45672" w:rsidTr="00953812">
        <w:trPr>
          <w:trHeight w:val="4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16 0 02 19340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302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Социальная поддержка отдельных категорий граждан в отношении проезда на транспорте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16 0 02 19360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755</w:t>
            </w:r>
          </w:p>
        </w:tc>
      </w:tr>
      <w:tr w:rsidR="00DD09DD" w:rsidRPr="00E45672" w:rsidTr="00953812">
        <w:trPr>
          <w:trHeight w:val="4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16 0 02 19360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755</w:t>
            </w:r>
          </w:p>
        </w:tc>
      </w:tr>
      <w:tr w:rsidR="00DD09DD" w:rsidRPr="00E45672" w:rsidTr="00953812">
        <w:trPr>
          <w:trHeight w:val="17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16 0 02 19360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755</w:t>
            </w:r>
          </w:p>
        </w:tc>
      </w:tr>
      <w:tr w:rsidR="00DD09DD" w:rsidRPr="00E45672" w:rsidTr="00953812">
        <w:trPr>
          <w:trHeight w:val="8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Оказание материальной помощи населению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16 0 02 71240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300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16 0 02 71240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16 0 02 71240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</w:t>
            </w:r>
          </w:p>
        </w:tc>
      </w:tr>
      <w:tr w:rsidR="00DD09DD" w:rsidRPr="00E45672" w:rsidTr="00953812">
        <w:trPr>
          <w:trHeight w:val="8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Социальное обеспечение и иные выплаты населению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16 0 02 71240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297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16 0 02 71240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297</w:t>
            </w:r>
          </w:p>
        </w:tc>
      </w:tr>
      <w:tr w:rsidR="00DD09DD" w:rsidRPr="00E45672" w:rsidTr="00953812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"Обеспечение взаимодействия с общественными организациями ветеранов и их поддержка"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138</w:t>
            </w:r>
          </w:p>
        </w:tc>
      </w:tr>
      <w:tr w:rsidR="00DD09DD" w:rsidRPr="00E45672" w:rsidTr="00953812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Поддержка общественных организаций ветеранов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16 0 04 70337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138</w:t>
            </w:r>
          </w:p>
        </w:tc>
      </w:tr>
      <w:tr w:rsidR="00DD09DD" w:rsidRPr="00E45672" w:rsidTr="00953812">
        <w:trPr>
          <w:trHeight w:val="9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16 0 04 70337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138</w:t>
            </w:r>
          </w:p>
        </w:tc>
      </w:tr>
      <w:tr w:rsidR="00DD09DD" w:rsidRPr="00E45672" w:rsidTr="00953812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16 0 04 70337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138</w:t>
            </w:r>
          </w:p>
        </w:tc>
      </w:tr>
      <w:tr w:rsidR="00DD09DD" w:rsidRPr="00E45672" w:rsidTr="00953812">
        <w:trPr>
          <w:trHeight w:val="1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"Основные направления градостроительной политики и жилищного строительства Упоровского муниципального района"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50 782</w:t>
            </w:r>
          </w:p>
        </w:tc>
      </w:tr>
      <w:tr w:rsidR="00DD09DD" w:rsidRPr="00E45672" w:rsidTr="0095381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НАЦИОНАЛЬНАЯ ЭКОНОМИКА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38 420</w:t>
            </w:r>
          </w:p>
        </w:tc>
      </w:tr>
      <w:tr w:rsidR="00DD09DD" w:rsidRPr="00E45672" w:rsidTr="00953812">
        <w:trPr>
          <w:trHeight w:val="5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Транспорт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37 260</w:t>
            </w:r>
          </w:p>
        </w:tc>
      </w:tr>
      <w:tr w:rsidR="00DD09DD" w:rsidRPr="00E45672" w:rsidTr="00953812">
        <w:trPr>
          <w:trHeight w:val="1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"Удовлетворение потребности населения в качественном обслуживании автомобильным транспортом"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37 260</w:t>
            </w:r>
          </w:p>
        </w:tc>
      </w:tr>
      <w:tr w:rsidR="00DD09DD" w:rsidRPr="00E45672" w:rsidTr="00953812">
        <w:trPr>
          <w:trHeight w:val="19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Регулирование тарифов на перевозку пассажиров и багажа автомобильным транспортом в городском (</w:t>
            </w:r>
            <w:proofErr w:type="spellStart"/>
            <w:r>
              <w:t>внутрипоселковом</w:t>
            </w:r>
            <w:proofErr w:type="spellEnd"/>
            <w:r>
              <w:t>) сообщении и в пригородном сообщении до садоводческих товариществ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290</w:t>
            </w:r>
          </w:p>
        </w:tc>
      </w:tr>
      <w:tr w:rsidR="00DD09DD" w:rsidRPr="00E45672" w:rsidTr="00953812">
        <w:trPr>
          <w:trHeight w:val="22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280</w:t>
            </w:r>
          </w:p>
        </w:tc>
      </w:tr>
      <w:tr w:rsidR="00DD09DD" w:rsidRPr="00E45672" w:rsidTr="00953812">
        <w:trPr>
          <w:trHeight w:val="10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280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17 0 01 71920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</w:tr>
      <w:tr w:rsidR="00DD09DD" w:rsidRPr="00E45672" w:rsidTr="00953812">
        <w:trPr>
          <w:trHeight w:val="13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Выдача разрешений на осуществление деятельности по перевозке пассажиров и багажа легковым такси в Тюменской области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17 0 01 71922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145</w:t>
            </w:r>
          </w:p>
        </w:tc>
      </w:tr>
      <w:tr w:rsidR="00DD09DD" w:rsidRPr="00E45672" w:rsidTr="00953812">
        <w:trPr>
          <w:trHeight w:val="2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17 0 01 71922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145</w:t>
            </w:r>
          </w:p>
        </w:tc>
      </w:tr>
      <w:tr w:rsidR="00DD09DD" w:rsidRPr="00E45672" w:rsidTr="0095381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17 0 01 71922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145</w:t>
            </w:r>
          </w:p>
        </w:tc>
      </w:tr>
      <w:tr w:rsidR="00DD09DD" w:rsidRPr="00E45672" w:rsidTr="00953812">
        <w:trPr>
          <w:trHeight w:val="9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Мероприятия, направленные на организацию транспортного обслуживания населения района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17 0 01 77760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36 825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17 0 01 77760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36 825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17 0 01 77760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36 825</w:t>
            </w:r>
          </w:p>
        </w:tc>
      </w:tr>
      <w:tr w:rsidR="00DD09DD" w:rsidRPr="00E45672" w:rsidTr="00953812">
        <w:trPr>
          <w:trHeight w:val="7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Другие вопросы в области национальной экономики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1 160</w:t>
            </w:r>
          </w:p>
        </w:tc>
      </w:tr>
      <w:tr w:rsidR="00DD09DD" w:rsidRPr="00E45672" w:rsidTr="00953812">
        <w:trPr>
          <w:trHeight w:val="20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"Создание условий для устойчивого, безопасного и комплексного развития территорий Упоровского муниципального района в целях обеспечения благоприятной среды для проживания населения"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1 160</w:t>
            </w:r>
          </w:p>
        </w:tc>
      </w:tr>
      <w:tr w:rsidR="00DD09DD" w:rsidRPr="00E45672" w:rsidTr="00953812">
        <w:trPr>
          <w:trHeight w:val="10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Ведение информационной системы обеспечения градостроительной деятельности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17 0 03 73380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1 160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17 0 03 73380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1 160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17 0 03 73380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1 160</w:t>
            </w:r>
          </w:p>
        </w:tc>
      </w:tr>
      <w:tr w:rsidR="00DD09DD" w:rsidRPr="00E45672" w:rsidTr="00953812">
        <w:trPr>
          <w:trHeight w:val="8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ЖИЛИЩНО-КОММУНАЛЬНОЕ ХОЗЯЙСТВО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8 699</w:t>
            </w:r>
          </w:p>
        </w:tc>
      </w:tr>
      <w:tr w:rsidR="00DD09DD" w:rsidRPr="00E45672" w:rsidTr="00953812">
        <w:trPr>
          <w:trHeight w:val="4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Жилищное хозяйство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8 699</w:t>
            </w:r>
          </w:p>
        </w:tc>
      </w:tr>
      <w:tr w:rsidR="00DD09DD" w:rsidRPr="00E45672" w:rsidTr="00953812">
        <w:trPr>
          <w:trHeight w:val="6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"Переселение граждан из аварийного жилищного фонда"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17 0 08 00000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8 699</w:t>
            </w:r>
          </w:p>
        </w:tc>
      </w:tr>
      <w:tr w:rsidR="00DD09DD" w:rsidRPr="00E45672" w:rsidTr="00953812">
        <w:trPr>
          <w:trHeight w:val="2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17 0 08 09602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8 699</w:t>
            </w:r>
          </w:p>
        </w:tc>
      </w:tr>
      <w:tr w:rsidR="00DD09DD" w:rsidRPr="00E45672" w:rsidTr="00953812">
        <w:trPr>
          <w:trHeight w:val="10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17 0 08 09602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8 699</w:t>
            </w:r>
          </w:p>
        </w:tc>
      </w:tr>
      <w:tr w:rsidR="00DD09DD" w:rsidRPr="00E45672" w:rsidTr="0095381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Бюджетные инвестиции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17 0 08 09602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8 699</w:t>
            </w:r>
          </w:p>
        </w:tc>
      </w:tr>
      <w:tr w:rsidR="00DD09DD" w:rsidRPr="00E45672" w:rsidTr="0095381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СОЦИАЛЬНАЯ ПОЛИТИКА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3 663</w:t>
            </w:r>
          </w:p>
        </w:tc>
      </w:tr>
      <w:tr w:rsidR="00DD09DD" w:rsidRPr="00E45672" w:rsidTr="0095381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Охрана семьи и детства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3 663</w:t>
            </w:r>
          </w:p>
        </w:tc>
      </w:tr>
      <w:tr w:rsidR="00DD09DD" w:rsidRPr="00E45672" w:rsidTr="00953812">
        <w:trPr>
          <w:trHeight w:val="16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"Предоставление социальных выплат молодым семьям в рамках подпрограммы "Обеспечение жильём молодых семей" Федеральной целевой программы "Жилище""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3 663</w:t>
            </w:r>
          </w:p>
        </w:tc>
      </w:tr>
      <w:tr w:rsidR="00DD09DD" w:rsidRPr="00E45672" w:rsidTr="00953812">
        <w:trPr>
          <w:trHeight w:val="22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Мероприятия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06 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3 663</w:t>
            </w:r>
          </w:p>
        </w:tc>
      </w:tr>
      <w:tr w:rsidR="00DD09DD" w:rsidRPr="00E45672" w:rsidTr="00953812">
        <w:trPr>
          <w:trHeight w:val="7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9DD" w:rsidRDefault="00DD09DD" w:rsidP="0009732A">
            <w:pPr>
              <w:pStyle w:val="Table"/>
            </w:pPr>
            <w:r>
              <w:t>Социальное обеспечение и иные выплаты населению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06 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3 663</w:t>
            </w:r>
          </w:p>
        </w:tc>
      </w:tr>
      <w:tr w:rsidR="00DD09DD" w:rsidRPr="00E45672" w:rsidTr="0095381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 0 06 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3 663</w:t>
            </w:r>
          </w:p>
        </w:tc>
      </w:tr>
      <w:tr w:rsidR="00DD09DD" w:rsidRPr="00E45672" w:rsidTr="00953812">
        <w:trPr>
          <w:trHeight w:val="15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"Основные направления развития агропромышленного комплекса Упоровского муниципального района"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Pr="00E32123" w:rsidRDefault="00DD09DD" w:rsidP="0009732A">
            <w:pPr>
              <w:pStyle w:val="Table"/>
            </w:pPr>
            <w:r w:rsidRPr="00E32123">
              <w:t>4 237</w:t>
            </w:r>
          </w:p>
        </w:tc>
      </w:tr>
      <w:tr w:rsidR="00DD09DD" w:rsidRPr="00E45672" w:rsidTr="00953812">
        <w:trPr>
          <w:trHeight w:val="4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НАЦИОНАЛЬНАЯ ЭКОНОМИКА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4 237</w:t>
            </w:r>
          </w:p>
        </w:tc>
      </w:tr>
      <w:tr w:rsidR="00DD09DD" w:rsidRPr="00E45672" w:rsidTr="00953812">
        <w:trPr>
          <w:trHeight w:val="5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Сельское хозяйство и рыболовство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4 237</w:t>
            </w:r>
          </w:p>
        </w:tc>
      </w:tr>
      <w:tr w:rsidR="00DD09DD" w:rsidRPr="00E45672" w:rsidTr="00953812">
        <w:trPr>
          <w:trHeight w:val="8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Поддержка сельскохозяйственного производства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18 0 00 19190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AC16A0" w:rsidP="0009732A">
            <w:pPr>
              <w:pStyle w:val="Table"/>
            </w:pPr>
            <w:r>
              <w:t>4060</w:t>
            </w:r>
          </w:p>
        </w:tc>
      </w:tr>
      <w:tr w:rsidR="00DD09DD" w:rsidRPr="00E45672" w:rsidTr="00953812">
        <w:trPr>
          <w:trHeight w:val="24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18 0 00 19190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3 715</w:t>
            </w:r>
          </w:p>
        </w:tc>
      </w:tr>
      <w:tr w:rsidR="00DD09DD" w:rsidRPr="00E45672" w:rsidTr="0095381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18 0 00 19190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3 715</w:t>
            </w:r>
          </w:p>
        </w:tc>
      </w:tr>
      <w:tr w:rsidR="00DD09DD" w:rsidRPr="00E45672" w:rsidTr="00953812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18 0 00 19190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345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18 0 00 19190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345</w:t>
            </w:r>
          </w:p>
        </w:tc>
      </w:tr>
      <w:tr w:rsidR="00DD09DD" w:rsidRPr="00E45672" w:rsidTr="00953812">
        <w:trPr>
          <w:trHeight w:val="7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Мероприятия в области сельскохозяйственного производства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18 0 00 78810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57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18 0 00 78810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18 0 00 78810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</w:t>
            </w:r>
          </w:p>
        </w:tc>
      </w:tr>
      <w:tr w:rsidR="00DD09DD" w:rsidRPr="00E45672" w:rsidTr="00953812">
        <w:trPr>
          <w:trHeight w:val="11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18 0 00 78810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35</w:t>
            </w:r>
          </w:p>
        </w:tc>
      </w:tr>
      <w:tr w:rsidR="00DD09DD" w:rsidRPr="00E45672" w:rsidTr="00953812">
        <w:trPr>
          <w:trHeight w:val="3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18 0 00 78810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35</w:t>
            </w:r>
          </w:p>
        </w:tc>
      </w:tr>
      <w:tr w:rsidR="00DD09DD" w:rsidRPr="00E45672" w:rsidTr="00953812">
        <w:trPr>
          <w:trHeight w:val="3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18 0 00 R5430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9DD" w:rsidRDefault="00DD09DD" w:rsidP="0009732A">
            <w:pPr>
              <w:pStyle w:val="Table"/>
            </w:pPr>
            <w:r>
              <w:t>120</w:t>
            </w:r>
          </w:p>
        </w:tc>
      </w:tr>
      <w:tr w:rsidR="00DD09DD" w:rsidRPr="00E45672" w:rsidTr="00953812">
        <w:trPr>
          <w:trHeight w:val="3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Иные бюджетные ассигнования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18 0 00 R5430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9DD" w:rsidRDefault="00DD09DD" w:rsidP="0009732A">
            <w:pPr>
              <w:pStyle w:val="Table"/>
            </w:pPr>
            <w:r>
              <w:t>800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9DD" w:rsidRDefault="00DD09DD" w:rsidP="0009732A">
            <w:pPr>
              <w:pStyle w:val="Table"/>
            </w:pPr>
            <w:r>
              <w:t>120</w:t>
            </w:r>
          </w:p>
        </w:tc>
      </w:tr>
      <w:tr w:rsidR="00DD09DD" w:rsidRPr="00E45672" w:rsidTr="00953812">
        <w:trPr>
          <w:trHeight w:val="3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18 0 00 R5430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120</w:t>
            </w:r>
          </w:p>
        </w:tc>
      </w:tr>
      <w:tr w:rsidR="00DD09DD" w:rsidRPr="00E45672" w:rsidTr="00953812">
        <w:trPr>
          <w:trHeight w:val="15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19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"Защита населения и территории Упоровского муниципального района от чрезвычайных ситуаций природного и техногенного характера, проведение мероприятий по гражданской обороне"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557</w:t>
            </w:r>
          </w:p>
        </w:tc>
      </w:tr>
      <w:tr w:rsidR="00DD09DD" w:rsidRPr="00E45672" w:rsidTr="00953812">
        <w:trPr>
          <w:trHeight w:val="12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557</w:t>
            </w:r>
          </w:p>
        </w:tc>
      </w:tr>
      <w:tr w:rsidR="00DD09DD" w:rsidRPr="00E45672" w:rsidTr="00953812">
        <w:trPr>
          <w:trHeight w:val="14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557</w:t>
            </w:r>
          </w:p>
        </w:tc>
      </w:tr>
      <w:tr w:rsidR="00DD09DD" w:rsidRPr="00E45672" w:rsidTr="00953812">
        <w:trPr>
          <w:trHeight w:val="20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"Повышение уровня защиты населения и территории района от опасностей военного времени и от угроз, возникающих при чрезвычайных ситуациях природного и техногенного характера"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19 0 01 00000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557</w:t>
            </w:r>
          </w:p>
        </w:tc>
      </w:tr>
      <w:tr w:rsidR="00DD09DD" w:rsidRPr="00E45672" w:rsidTr="00953812">
        <w:trPr>
          <w:trHeight w:val="13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19 0 01 70180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502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19 0 01 70180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502</w:t>
            </w:r>
          </w:p>
        </w:tc>
      </w:tr>
      <w:tr w:rsidR="00DD09DD" w:rsidRPr="00E45672" w:rsidTr="00953812">
        <w:trPr>
          <w:trHeight w:val="11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19 0 01 70180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502</w:t>
            </w:r>
          </w:p>
        </w:tc>
      </w:tr>
      <w:tr w:rsidR="00DD09DD" w:rsidRPr="00E45672" w:rsidTr="00953812">
        <w:trPr>
          <w:trHeight w:val="14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Организация мероприятий по обеспечению безопасности людей на водных объектах, охране их жизни и здоровья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19 0 01 70190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55</w:t>
            </w:r>
          </w:p>
        </w:tc>
      </w:tr>
      <w:tr w:rsidR="00DD09DD" w:rsidRPr="00E45672" w:rsidTr="00953812">
        <w:trPr>
          <w:trHeight w:val="4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19 0 01 70190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55</w:t>
            </w:r>
          </w:p>
        </w:tc>
      </w:tr>
      <w:tr w:rsidR="00DD09DD" w:rsidRPr="00E45672" w:rsidTr="00953812">
        <w:trPr>
          <w:trHeight w:val="5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19 0 01 70190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55</w:t>
            </w:r>
          </w:p>
        </w:tc>
      </w:tr>
      <w:tr w:rsidR="00DD09DD" w:rsidRPr="00E45672" w:rsidTr="00953812">
        <w:trPr>
          <w:trHeight w:val="25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"Основные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Упоровском муниципальном районе"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178</w:t>
            </w:r>
          </w:p>
        </w:tc>
      </w:tr>
      <w:tr w:rsidR="00DD09DD" w:rsidRPr="00E45672" w:rsidTr="00953812">
        <w:trPr>
          <w:trHeight w:val="4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КУЛЬТУРА, КИНЕМАТОГРАФИЯ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178</w:t>
            </w:r>
          </w:p>
        </w:tc>
      </w:tr>
      <w:tr w:rsidR="00DD09DD" w:rsidRPr="00E45672" w:rsidTr="00953812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Другие вопросы в области культуры, кинематографии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178</w:t>
            </w:r>
          </w:p>
        </w:tc>
      </w:tr>
      <w:tr w:rsidR="00DD09DD" w:rsidRPr="00E45672" w:rsidTr="00953812">
        <w:trPr>
          <w:trHeight w:val="10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Мероприятия по укреплению межнационального и межконфессионального согласия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20 0 00 79010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178</w:t>
            </w:r>
          </w:p>
        </w:tc>
      </w:tr>
      <w:tr w:rsidR="00DD09DD" w:rsidRPr="00E45672" w:rsidTr="00953812">
        <w:trPr>
          <w:trHeight w:val="11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20 0 00 79010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178</w:t>
            </w:r>
          </w:p>
        </w:tc>
      </w:tr>
      <w:tr w:rsidR="00DD09DD" w:rsidRPr="00E45672" w:rsidTr="00953812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20 0 00 79010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178</w:t>
            </w:r>
          </w:p>
        </w:tc>
      </w:tr>
      <w:tr w:rsidR="00DD09DD" w:rsidRPr="00E45672" w:rsidTr="00953812">
        <w:trPr>
          <w:trHeight w:val="15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21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"Улучшение условий и охраны труда в Упоровском муниципальном районе Тюменской области"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67</w:t>
            </w:r>
          </w:p>
        </w:tc>
      </w:tr>
      <w:tr w:rsidR="00DD09DD" w:rsidRPr="00E45672" w:rsidTr="00953812">
        <w:trPr>
          <w:trHeight w:val="3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КУЛЬТУРА, КИНЕМАТОГРАФИЯ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25</w:t>
            </w:r>
          </w:p>
        </w:tc>
      </w:tr>
      <w:tr w:rsidR="00DD09DD" w:rsidRPr="00E45672" w:rsidTr="00953812">
        <w:trPr>
          <w:trHeight w:val="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Культура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25</w:t>
            </w:r>
          </w:p>
        </w:tc>
      </w:tr>
      <w:tr w:rsidR="00DD09DD" w:rsidRPr="00E45672" w:rsidTr="00953812">
        <w:trPr>
          <w:trHeight w:val="12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21 0 01 00000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25</w:t>
            </w:r>
          </w:p>
        </w:tc>
      </w:tr>
      <w:tr w:rsidR="00DD09DD" w:rsidRPr="00E45672" w:rsidTr="00953812">
        <w:trPr>
          <w:trHeight w:val="9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обеспечение деятельности (оказание услуг) муниципальных учреждений культуры и библиотек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21 0 01 73570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25</w:t>
            </w:r>
          </w:p>
        </w:tc>
      </w:tr>
      <w:tr w:rsidR="00DD09DD" w:rsidRPr="00E45672" w:rsidTr="00953812">
        <w:trPr>
          <w:trHeight w:val="9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21 0 01 73570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25</w:t>
            </w:r>
          </w:p>
        </w:tc>
      </w:tr>
      <w:tr w:rsidR="00DD09DD" w:rsidRPr="00E45672" w:rsidTr="0095381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21 0 01 73570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25</w:t>
            </w:r>
          </w:p>
        </w:tc>
      </w:tr>
      <w:tr w:rsidR="00DD09DD" w:rsidRPr="00E45672" w:rsidTr="0095381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СОЦИАЛЬНАЯ ПОЛИТИКА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42</w:t>
            </w:r>
          </w:p>
        </w:tc>
      </w:tr>
      <w:tr w:rsidR="00DD09DD" w:rsidRPr="00E45672" w:rsidTr="00953812">
        <w:trPr>
          <w:trHeight w:val="6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Социальное обслуживание населения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42</w:t>
            </w:r>
          </w:p>
        </w:tc>
      </w:tr>
      <w:tr w:rsidR="00DD09DD" w:rsidRPr="00E45672" w:rsidTr="00953812">
        <w:trPr>
          <w:trHeight w:val="11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"Увеличение количества рабочих мест соответствующих нормативным требованиям охраны труда"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21 0 01 00000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42</w:t>
            </w:r>
          </w:p>
        </w:tc>
      </w:tr>
      <w:tr w:rsidR="00DD09DD" w:rsidRPr="00E45672" w:rsidTr="00953812">
        <w:trPr>
          <w:trHeight w:val="58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Организация социального обслуживания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21 0 01 19320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42</w:t>
            </w:r>
          </w:p>
        </w:tc>
      </w:tr>
      <w:tr w:rsidR="00DD09DD" w:rsidRPr="00E45672" w:rsidTr="00953812">
        <w:trPr>
          <w:trHeight w:val="10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21 0 01 19320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42</w:t>
            </w:r>
          </w:p>
        </w:tc>
      </w:tr>
      <w:tr w:rsidR="00DD09DD" w:rsidRPr="00E45672" w:rsidTr="0095381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 автономным учреждениям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02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21 0 01 19320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620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42</w:t>
            </w:r>
          </w:p>
        </w:tc>
      </w:tr>
      <w:tr w:rsidR="00DD09DD" w:rsidRPr="00E45672" w:rsidTr="00953812">
        <w:trPr>
          <w:trHeight w:val="16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"Устойчивое развитие сельских территорий Упоровского района Тюменской области"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11 774</w:t>
            </w:r>
          </w:p>
        </w:tc>
      </w:tr>
      <w:tr w:rsidR="00DD09DD" w:rsidRPr="00E45672" w:rsidTr="00953812">
        <w:trPr>
          <w:trHeight w:val="7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ОБЩЕГОСУДАРСТВЕННЫЕ ВОПРОСЫ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290</w:t>
            </w:r>
          </w:p>
        </w:tc>
      </w:tr>
      <w:tr w:rsidR="00DD09DD" w:rsidRPr="00E45672" w:rsidTr="00953812">
        <w:trPr>
          <w:trHeight w:val="7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Другие общегосударственные вопросы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290</w:t>
            </w:r>
          </w:p>
        </w:tc>
      </w:tr>
      <w:tr w:rsidR="00DD09DD" w:rsidRPr="00E45672" w:rsidTr="00953812">
        <w:trPr>
          <w:trHeight w:val="115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290</w:t>
            </w:r>
          </w:p>
        </w:tc>
      </w:tr>
      <w:tr w:rsidR="00DD09DD" w:rsidRPr="00E45672" w:rsidTr="00953812">
        <w:trPr>
          <w:trHeight w:val="13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Исполнение управленческих функций по социальной поддержке отдельных категорий граждан по обеспечению жильем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22 0 01 19120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290</w:t>
            </w:r>
          </w:p>
        </w:tc>
      </w:tr>
      <w:tr w:rsidR="00DD09DD" w:rsidRPr="00E45672" w:rsidTr="00953812">
        <w:trPr>
          <w:trHeight w:val="22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22 0 01 19120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198</w:t>
            </w:r>
          </w:p>
        </w:tc>
      </w:tr>
      <w:tr w:rsidR="00DD09DD" w:rsidRPr="00E45672" w:rsidTr="00953812">
        <w:trPr>
          <w:trHeight w:val="109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22 0 01 19120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198</w:t>
            </w:r>
          </w:p>
        </w:tc>
      </w:tr>
      <w:tr w:rsidR="00DD09DD" w:rsidRPr="00E45672" w:rsidTr="00953812">
        <w:trPr>
          <w:trHeight w:val="11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22 0 01 19120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92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22 0 01 19120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92</w:t>
            </w:r>
          </w:p>
        </w:tc>
      </w:tr>
      <w:tr w:rsidR="00DD09DD" w:rsidRPr="00E45672" w:rsidTr="00953812">
        <w:trPr>
          <w:trHeight w:val="3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НАЦИОНАЛЬНАЯ ЭКОНОМИКА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432</w:t>
            </w:r>
          </w:p>
        </w:tc>
      </w:tr>
      <w:tr w:rsidR="00DD09DD" w:rsidRPr="00E45672" w:rsidTr="00953812">
        <w:trPr>
          <w:trHeight w:val="3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Сельское хозяйство и рыболовство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432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432</w:t>
            </w:r>
          </w:p>
        </w:tc>
      </w:tr>
      <w:tr w:rsidR="00DD09DD" w:rsidRPr="00E45672" w:rsidTr="00953812">
        <w:trPr>
          <w:trHeight w:val="160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Реализация мероприятий по устойчивому развитию сельских территорий (</w:t>
            </w:r>
            <w:proofErr w:type="spellStart"/>
            <w:r>
              <w:t>грантовая</w:t>
            </w:r>
            <w:proofErr w:type="spellEnd"/>
            <w:r>
              <w:t xml:space="preserve"> поддержка местных инициатив граждан, проживающих в сельской местности)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L5672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432</w:t>
            </w:r>
          </w:p>
        </w:tc>
      </w:tr>
      <w:tr w:rsidR="00DD09DD" w:rsidRPr="00E45672" w:rsidTr="00953812">
        <w:trPr>
          <w:trHeight w:val="3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L5672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432</w:t>
            </w:r>
          </w:p>
        </w:tc>
      </w:tr>
      <w:tr w:rsidR="00DD09DD" w:rsidRPr="00E45672" w:rsidTr="00953812">
        <w:trPr>
          <w:trHeight w:val="3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Субсидии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05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L5672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432</w:t>
            </w:r>
          </w:p>
        </w:tc>
      </w:tr>
      <w:tr w:rsidR="00DD09DD" w:rsidRPr="00E45672" w:rsidTr="00953812">
        <w:trPr>
          <w:trHeight w:val="3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СОЦИАЛЬНАЯ ПОЛИТИКА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11 052</w:t>
            </w:r>
          </w:p>
        </w:tc>
      </w:tr>
      <w:tr w:rsidR="00DD09DD" w:rsidRPr="00E45672" w:rsidTr="00953812">
        <w:trPr>
          <w:trHeight w:val="4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Социальное обеспечение населения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11 052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"Улучшение условий жизнедеятельности на сельских территориях Упоровского района"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11 052</w:t>
            </w:r>
          </w:p>
        </w:tc>
      </w:tr>
      <w:tr w:rsidR="00DD09DD" w:rsidRPr="00E45672" w:rsidTr="00953812">
        <w:trPr>
          <w:trHeight w:val="16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Реализация мероприятий по устойчивому развитию сельских территорий (улучшение жилищных условий молодых семей и молодых специалистов, </w:t>
            </w:r>
            <w:r>
              <w:lastRenderedPageBreak/>
              <w:t>проживающих на селе)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L5671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11 052</w:t>
            </w:r>
          </w:p>
        </w:tc>
      </w:tr>
      <w:tr w:rsidR="00DD09DD" w:rsidRPr="00E45672" w:rsidTr="00953812">
        <w:trPr>
          <w:trHeight w:val="7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Социальное обеспечение и иные выплаты населению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L5671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11 052</w:t>
            </w:r>
          </w:p>
        </w:tc>
      </w:tr>
      <w:tr w:rsidR="00DD09DD" w:rsidRPr="00E45672" w:rsidTr="00953812">
        <w:trPr>
          <w:trHeight w:val="1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03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22 0 01 L5671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11 052</w:t>
            </w:r>
          </w:p>
        </w:tc>
      </w:tr>
      <w:tr w:rsidR="00DD09DD" w:rsidRPr="00E45672" w:rsidTr="00953812">
        <w:trPr>
          <w:trHeight w:val="15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"Комплексное развитие транспортной инфраструктуры Упоровского района и сельских поселений"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Администрация Упоровского муниципального района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39 212</w:t>
            </w:r>
          </w:p>
        </w:tc>
      </w:tr>
      <w:tr w:rsidR="00DD09DD" w:rsidRPr="00E45672" w:rsidTr="00953812">
        <w:trPr>
          <w:trHeight w:val="6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НАЦИОНАЛЬНАЯ ЭКОНОМИКА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00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39 212</w:t>
            </w:r>
          </w:p>
        </w:tc>
      </w:tr>
      <w:tr w:rsidR="00DD09DD" w:rsidRPr="00E45672" w:rsidTr="00953812">
        <w:trPr>
          <w:trHeight w:val="6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Дорожное хозяйство (дорожные фонды)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39 212</w:t>
            </w:r>
          </w:p>
        </w:tc>
      </w:tr>
      <w:tr w:rsidR="00DD09DD" w:rsidRPr="00E45672" w:rsidTr="00953812">
        <w:trPr>
          <w:trHeight w:val="16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Мероприятие "Создание современной, развитой и эффективной транспортной инфраструктуры, обеспечивающей ускорение товародвижения и снижения транспортных издержек в экономике"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39 212</w:t>
            </w:r>
          </w:p>
        </w:tc>
      </w:tr>
      <w:tr w:rsidR="00DD09DD" w:rsidRPr="00E45672" w:rsidTr="00953812">
        <w:trPr>
          <w:trHeight w:val="10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Мероприятия по содержанию автомобильных дорог местного значения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12 849</w:t>
            </w:r>
          </w:p>
        </w:tc>
      </w:tr>
      <w:tr w:rsidR="00DD09DD" w:rsidRPr="00E45672" w:rsidTr="00953812">
        <w:trPr>
          <w:trHeight w:val="10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12 007</w:t>
            </w:r>
          </w:p>
        </w:tc>
      </w:tr>
      <w:tr w:rsidR="00DD09DD" w:rsidRPr="00E45672" w:rsidTr="00953812">
        <w:trPr>
          <w:trHeight w:val="11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12 007</w:t>
            </w:r>
          </w:p>
        </w:tc>
      </w:tr>
      <w:tr w:rsidR="00DD09DD" w:rsidRPr="00E45672" w:rsidTr="00953812">
        <w:trPr>
          <w:trHeight w:val="4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Межбюджетные трансферты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842</w:t>
            </w:r>
          </w:p>
        </w:tc>
      </w:tr>
      <w:tr w:rsidR="00DD09DD" w:rsidRPr="00E45672" w:rsidTr="00953812">
        <w:trPr>
          <w:trHeight w:val="4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межбюджетные трансферты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540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842</w:t>
            </w:r>
          </w:p>
        </w:tc>
      </w:tr>
      <w:tr w:rsidR="00DD09DD" w:rsidRPr="00E45672" w:rsidTr="00953812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 xml:space="preserve">Мероприятия по капитальному ремонту и ремонту автомобильных дорог местного значения 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23 0 01 77780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10 758</w:t>
            </w:r>
          </w:p>
        </w:tc>
      </w:tr>
      <w:tr w:rsidR="00DD09DD" w:rsidRPr="00E45672" w:rsidTr="0095381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lastRenderedPageBreak/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23 0 01 77780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10 758</w:t>
            </w:r>
          </w:p>
        </w:tc>
      </w:tr>
      <w:tr w:rsidR="00DD09DD" w:rsidRPr="00E45672" w:rsidTr="00953812">
        <w:trPr>
          <w:trHeight w:val="9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23 0 01 77780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10 758</w:t>
            </w:r>
          </w:p>
        </w:tc>
      </w:tr>
      <w:tr w:rsidR="00DD09DD" w:rsidRPr="00E45672" w:rsidTr="00953812">
        <w:trPr>
          <w:trHeight w:val="27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Мероприятия по капитальному ремонту и ремонту автомобильных дорог местного значения за счет средств дорожного фонда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15 605</w:t>
            </w:r>
          </w:p>
        </w:tc>
      </w:tr>
      <w:tr w:rsidR="00DD09DD" w:rsidRPr="00E45672" w:rsidTr="0095381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15 605</w:t>
            </w:r>
          </w:p>
        </w:tc>
      </w:tr>
      <w:tr w:rsidR="00DD09DD" w:rsidRPr="00E45672" w:rsidTr="00953812">
        <w:trPr>
          <w:trHeight w:val="9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09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23 0 01 78800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240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15 605</w:t>
            </w:r>
          </w:p>
        </w:tc>
      </w:tr>
      <w:tr w:rsidR="00DD09DD" w:rsidRPr="00E45672" w:rsidTr="00953812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ВСЕГО РАСХОДОВ</w:t>
            </w:r>
          </w:p>
        </w:tc>
        <w:tc>
          <w:tcPr>
            <w:tcW w:w="11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9DD" w:rsidRDefault="00DD09DD" w:rsidP="0009732A">
            <w:pPr>
              <w:pStyle w:val="Table"/>
            </w:pPr>
            <w:r>
              <w:t>727 546</w:t>
            </w:r>
          </w:p>
        </w:tc>
      </w:tr>
    </w:tbl>
    <w:p w:rsidR="00004E25" w:rsidRDefault="00B40401" w:rsidP="00953812">
      <w:pPr>
        <w:widowControl w:val="0"/>
        <w:autoSpaceDE w:val="0"/>
        <w:autoSpaceDN w:val="0"/>
        <w:adjustRightInd w:val="0"/>
        <w:spacing w:line="360" w:lineRule="auto"/>
        <w:ind w:firstLine="539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9. Приложение № 19 изложить в следующей редакции:</w:t>
      </w:r>
    </w:p>
    <w:p w:rsidR="00B40401" w:rsidRDefault="00B40401" w:rsidP="00953812">
      <w:pPr>
        <w:widowControl w:val="0"/>
        <w:autoSpaceDE w:val="0"/>
        <w:autoSpaceDN w:val="0"/>
        <w:adjustRightInd w:val="0"/>
        <w:spacing w:line="360" w:lineRule="auto"/>
        <w:ind w:firstLine="539"/>
        <w:jc w:val="center"/>
        <w:rPr>
          <w:rFonts w:cs="Arial"/>
          <w:b/>
        </w:rPr>
      </w:pPr>
      <w:r w:rsidRPr="00B40401">
        <w:rPr>
          <w:rFonts w:cs="Arial"/>
          <w:b/>
        </w:rPr>
        <w:t>Расходы бюджета Упоровского муниципального района на выполнение переданных государственных полномочий в 2019-2021 годах</w:t>
      </w:r>
    </w:p>
    <w:tbl>
      <w:tblPr>
        <w:tblW w:w="10106" w:type="dxa"/>
        <w:tblInd w:w="93" w:type="dxa"/>
        <w:tblLook w:val="04A0" w:firstRow="1" w:lastRow="0" w:firstColumn="1" w:lastColumn="0" w:noHBand="0" w:noVBand="1"/>
      </w:tblPr>
      <w:tblGrid>
        <w:gridCol w:w="6678"/>
        <w:gridCol w:w="1160"/>
        <w:gridCol w:w="1120"/>
        <w:gridCol w:w="1148"/>
      </w:tblGrid>
      <w:tr w:rsidR="00B40401" w:rsidRPr="00B40401" w:rsidTr="00241D99">
        <w:trPr>
          <w:trHeight w:val="36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0401" w:rsidRPr="00B40401" w:rsidRDefault="00B40401" w:rsidP="00241D99">
            <w:pPr>
              <w:pStyle w:val="Table0"/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0401" w:rsidRPr="00B40401" w:rsidRDefault="00B40401" w:rsidP="00241D99">
            <w:pPr>
              <w:pStyle w:val="Table0"/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0401" w:rsidRPr="00B40401" w:rsidRDefault="00B40401" w:rsidP="00241D99">
            <w:pPr>
              <w:pStyle w:val="Table0"/>
            </w:pPr>
            <w:r>
              <w:t>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)</w:t>
            </w:r>
            <w:r w:rsidRPr="00B40401">
              <w:t xml:space="preserve">                                                                                  </w:t>
            </w:r>
            <w:r>
              <w:t xml:space="preserve">                       </w:t>
            </w:r>
          </w:p>
        </w:tc>
      </w:tr>
      <w:tr w:rsidR="00B40401" w:rsidRPr="00B40401" w:rsidTr="00241D99">
        <w:trPr>
          <w:trHeight w:val="3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 xml:space="preserve">Наименование 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2019 г.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2020 г.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2021 г.</w:t>
            </w:r>
          </w:p>
        </w:tc>
      </w:tr>
      <w:tr w:rsidR="00B40401" w:rsidRPr="00B40401" w:rsidTr="00241D99">
        <w:trPr>
          <w:trHeight w:val="70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 xml:space="preserve">Социальная поддержка отдельных категорий граждан по обеспечению жильём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291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291</w:t>
            </w:r>
          </w:p>
        </w:tc>
      </w:tr>
      <w:tr w:rsidR="00B40401" w:rsidRPr="00B40401" w:rsidTr="00241D99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 xml:space="preserve">Государственная регистрация актов гражданского состояния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2925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2740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1746</w:t>
            </w:r>
          </w:p>
        </w:tc>
      </w:tr>
      <w:tr w:rsidR="00B40401" w:rsidRPr="00B40401" w:rsidTr="00241D99">
        <w:trPr>
          <w:trHeight w:val="73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Создание и организация комиссий по делам несовершеннолетних и защите их прав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1162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1164</w:t>
            </w:r>
          </w:p>
        </w:tc>
      </w:tr>
      <w:tr w:rsidR="00B40401" w:rsidRPr="00B40401" w:rsidTr="00241D99">
        <w:trPr>
          <w:trHeight w:val="67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Выравнивание бюджетной обеспеченности  бюджетов поселений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453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452</w:t>
            </w:r>
          </w:p>
        </w:tc>
      </w:tr>
      <w:tr w:rsidR="00B40401" w:rsidRPr="00B40401" w:rsidTr="00241D99">
        <w:trPr>
          <w:trHeight w:val="103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1737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1749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1807</w:t>
            </w:r>
          </w:p>
        </w:tc>
      </w:tr>
      <w:tr w:rsidR="00B40401" w:rsidRPr="00B40401" w:rsidTr="00241D99">
        <w:trPr>
          <w:trHeight w:val="7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 xml:space="preserve">Участие в осуществлении государственной политики в отношении соотечественников, проживающих за рубежом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64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64</w:t>
            </w:r>
          </w:p>
        </w:tc>
      </w:tr>
      <w:tr w:rsidR="00B40401" w:rsidRPr="00B40401" w:rsidTr="00241D99">
        <w:trPr>
          <w:trHeight w:val="45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Поддержка сельскохозяйственного производства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4067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4074</w:t>
            </w:r>
          </w:p>
        </w:tc>
      </w:tr>
      <w:tr w:rsidR="00B40401" w:rsidRPr="00B40401" w:rsidTr="00241D99">
        <w:trPr>
          <w:trHeight w:val="13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lastRenderedPageBreak/>
              <w:t>Возмещение гражданам, ведущим личное подсобное хозяйство, сельскохозяйственным потребительским кооперативам и крестьянским (фермерским) хозяйствам части затрат на уплату процентов по займам и кредитам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620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0</w:t>
            </w:r>
          </w:p>
        </w:tc>
      </w:tr>
      <w:tr w:rsidR="00B40401" w:rsidRPr="00B40401" w:rsidTr="00241D99">
        <w:trPr>
          <w:trHeight w:val="38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Поддержка труднодоступных территорий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489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489</w:t>
            </w:r>
          </w:p>
        </w:tc>
      </w:tr>
      <w:tr w:rsidR="00B40401" w:rsidRPr="00B40401" w:rsidTr="00241D99">
        <w:trPr>
          <w:trHeight w:val="97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Обеспечение государственных гарантий реализации прав  на получение общедоступного  и бесплатного дошкольного образования в муниципальных образовательных организациях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51095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51635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51791</w:t>
            </w:r>
          </w:p>
        </w:tc>
      </w:tr>
      <w:tr w:rsidR="00B40401" w:rsidRPr="00B40401" w:rsidTr="00241D99">
        <w:trPr>
          <w:trHeight w:val="187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 xml:space="preserve">Обеспечение государственных гарантий реализации  прав 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а также в иных организациях, не являющихся муниципальными или частными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158 095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162 251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165 536</w:t>
            </w:r>
          </w:p>
        </w:tc>
      </w:tr>
      <w:tr w:rsidR="00B40401" w:rsidRPr="00B40401" w:rsidTr="00241D99">
        <w:trPr>
          <w:trHeight w:val="155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 xml:space="preserve">Организация предоставления психолого-педагогической, медицинской и социальной помощи </w:t>
            </w:r>
            <w:proofErr w:type="gramStart"/>
            <w:r w:rsidRPr="00B40401">
              <w:t>обучающимся</w:t>
            </w:r>
            <w:proofErr w:type="gramEnd"/>
            <w:r w:rsidRPr="00B40401">
              <w:t>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1 657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1 703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1 703</w:t>
            </w:r>
          </w:p>
        </w:tc>
      </w:tr>
      <w:tr w:rsidR="00B40401" w:rsidRPr="00B40401" w:rsidTr="00241D99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 xml:space="preserve">Организация социального обслуживания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24305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24717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24770</w:t>
            </w:r>
          </w:p>
        </w:tc>
      </w:tr>
      <w:tr w:rsidR="00B40401" w:rsidRPr="00B40401" w:rsidTr="00241D99">
        <w:trPr>
          <w:trHeight w:val="105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Социальная поддержка отдельных категорий граждан в отношении газификации жилых домов (квартир) в населенных пунктах Тюменской области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2160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1760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2000</w:t>
            </w:r>
          </w:p>
        </w:tc>
      </w:tr>
      <w:tr w:rsidR="00B40401" w:rsidRPr="00B40401" w:rsidTr="00241D99">
        <w:trPr>
          <w:trHeight w:val="7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3928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4091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4262</w:t>
            </w:r>
          </w:p>
        </w:tc>
      </w:tr>
      <w:tr w:rsidR="00B40401" w:rsidRPr="00B40401" w:rsidTr="00241D99">
        <w:trPr>
          <w:trHeight w:val="31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в том числе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 </w:t>
            </w:r>
          </w:p>
        </w:tc>
      </w:tr>
      <w:tr w:rsidR="00B40401" w:rsidRPr="00B40401" w:rsidTr="00241D99">
        <w:trPr>
          <w:trHeight w:val="76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в части обеспечения предоставления гражданам субсидий на оплату жилого помещения и коммунальных услуг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302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302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302</w:t>
            </w:r>
          </w:p>
        </w:tc>
      </w:tr>
      <w:tr w:rsidR="00B40401" w:rsidRPr="00B40401" w:rsidTr="00241D99">
        <w:trPr>
          <w:trHeight w:val="76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в части предоставления гражданам субсидий на оплату жилого помещения и коммунальных услуг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3626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3789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3960</w:t>
            </w:r>
          </w:p>
        </w:tc>
      </w:tr>
      <w:tr w:rsidR="00B40401" w:rsidRPr="00B40401" w:rsidTr="00241D99">
        <w:trPr>
          <w:trHeight w:val="73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Социальная поддержка отдельных категорий граждан  в отношении проезда на транспорте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755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788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822</w:t>
            </w:r>
          </w:p>
        </w:tc>
      </w:tr>
      <w:tr w:rsidR="00B40401" w:rsidRPr="00B40401" w:rsidTr="00241D99">
        <w:trPr>
          <w:trHeight w:val="163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 xml:space="preserve">Социальная поддержка семей, имеющих детей, в отношении компенсации родительской платы за присмотр и уход за детьми в организациях, осуществляющих образовательную деятельность по реализации образовательных программ дошкольного образования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7120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8495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8495</w:t>
            </w:r>
          </w:p>
        </w:tc>
      </w:tr>
      <w:tr w:rsidR="00B40401" w:rsidRPr="00B40401" w:rsidTr="00241D99">
        <w:trPr>
          <w:trHeight w:val="5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Всего расходов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260916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266455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0401" w:rsidRPr="00B40401" w:rsidRDefault="00B40401" w:rsidP="00241D99">
            <w:pPr>
              <w:pStyle w:val="Table"/>
            </w:pPr>
            <w:r w:rsidRPr="00B40401">
              <w:t>269466</w:t>
            </w:r>
          </w:p>
        </w:tc>
      </w:tr>
    </w:tbl>
    <w:p w:rsidR="00C22332" w:rsidRDefault="00B40401" w:rsidP="00953812">
      <w:pPr>
        <w:widowControl w:val="0"/>
        <w:autoSpaceDE w:val="0"/>
        <w:autoSpaceDN w:val="0"/>
        <w:adjustRightInd w:val="0"/>
        <w:spacing w:line="360" w:lineRule="auto"/>
        <w:ind w:firstLine="539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10</w:t>
      </w:r>
      <w:r w:rsidR="00C22332">
        <w:rPr>
          <w:rFonts w:cs="Arial"/>
          <w:sz w:val="26"/>
          <w:szCs w:val="26"/>
        </w:rPr>
        <w:t xml:space="preserve">. </w:t>
      </w:r>
      <w:r w:rsidR="00C22332" w:rsidRPr="00E96268">
        <w:rPr>
          <w:rFonts w:cs="Arial"/>
          <w:sz w:val="26"/>
          <w:szCs w:val="26"/>
        </w:rPr>
        <w:t xml:space="preserve">Приложение № </w:t>
      </w:r>
      <w:r w:rsidR="00C22332">
        <w:rPr>
          <w:rFonts w:cs="Arial"/>
          <w:sz w:val="26"/>
          <w:szCs w:val="26"/>
        </w:rPr>
        <w:t>2</w:t>
      </w:r>
      <w:r w:rsidR="00FB53EC">
        <w:rPr>
          <w:rFonts w:cs="Arial"/>
          <w:sz w:val="26"/>
          <w:szCs w:val="26"/>
        </w:rPr>
        <w:t>2</w:t>
      </w:r>
      <w:r w:rsidR="00C22332" w:rsidRPr="00E96268">
        <w:rPr>
          <w:rFonts w:cs="Arial"/>
          <w:sz w:val="26"/>
          <w:szCs w:val="26"/>
        </w:rPr>
        <w:t xml:space="preserve"> изложить в следующей редакции:</w:t>
      </w:r>
    </w:p>
    <w:tbl>
      <w:tblPr>
        <w:tblW w:w="9780" w:type="dxa"/>
        <w:tblInd w:w="93" w:type="dxa"/>
        <w:tblLook w:val="04A0" w:firstRow="1" w:lastRow="0" w:firstColumn="1" w:lastColumn="0" w:noHBand="0" w:noVBand="1"/>
      </w:tblPr>
      <w:tblGrid>
        <w:gridCol w:w="895"/>
        <w:gridCol w:w="5988"/>
        <w:gridCol w:w="2897"/>
      </w:tblGrid>
      <w:tr w:rsidR="00DD51FE" w:rsidRPr="00DD51FE" w:rsidTr="00A65647">
        <w:trPr>
          <w:trHeight w:val="299"/>
        </w:trPr>
        <w:tc>
          <w:tcPr>
            <w:tcW w:w="9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1FE" w:rsidRPr="00DD51FE" w:rsidRDefault="00DD51FE" w:rsidP="00241D99">
            <w:pPr>
              <w:pStyle w:val="Table0"/>
            </w:pPr>
            <w:r w:rsidRPr="00DD51FE">
              <w:t>Иные межбюджетные трансферты бюджетам сельских поселений на 2019 год</w:t>
            </w:r>
          </w:p>
        </w:tc>
      </w:tr>
      <w:tr w:rsidR="00DD51FE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FE" w:rsidRPr="00DD51FE" w:rsidRDefault="00DD51FE" w:rsidP="00241D99">
            <w:pPr>
              <w:pStyle w:val="Table0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FE" w:rsidRPr="00DD51FE" w:rsidRDefault="00DD51FE" w:rsidP="00241D99">
            <w:pPr>
              <w:pStyle w:val="Table"/>
            </w:pPr>
          </w:p>
        </w:tc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1FE" w:rsidRPr="00DD51FE" w:rsidRDefault="00DD51FE" w:rsidP="00241D99">
            <w:pPr>
              <w:pStyle w:val="Table"/>
            </w:pPr>
            <w:r w:rsidRPr="00DD51FE">
              <w:t xml:space="preserve">   </w:t>
            </w:r>
          </w:p>
        </w:tc>
      </w:tr>
      <w:tr w:rsidR="00DD51FE" w:rsidRPr="00DD51FE" w:rsidTr="00DD51FE">
        <w:trPr>
          <w:trHeight w:val="75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1FE" w:rsidRPr="00DD51FE" w:rsidRDefault="00DD51FE" w:rsidP="00241D99">
            <w:pPr>
              <w:pStyle w:val="Table"/>
            </w:pPr>
            <w:r w:rsidRPr="00DD51FE">
              <w:lastRenderedPageBreak/>
              <w:t xml:space="preserve">№ </w:t>
            </w:r>
            <w:proofErr w:type="gramStart"/>
            <w:r w:rsidRPr="00DD51FE">
              <w:t>п</w:t>
            </w:r>
            <w:proofErr w:type="gramEnd"/>
            <w:r w:rsidRPr="00DD51FE">
              <w:t>/п</w:t>
            </w:r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FE" w:rsidRPr="00DD51FE" w:rsidRDefault="00DD51FE" w:rsidP="00241D99">
            <w:pPr>
              <w:pStyle w:val="Table"/>
            </w:pPr>
            <w:r w:rsidRPr="00DD51FE">
              <w:t>Наименование сельского поселения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51FE" w:rsidRPr="00DD51FE" w:rsidRDefault="00DD51FE" w:rsidP="00241D99">
            <w:pPr>
              <w:pStyle w:val="Table"/>
            </w:pPr>
            <w:r w:rsidRPr="00DD51FE">
              <w:t>Сумма (тыс. руб.)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1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Буньковское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3936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2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Бызовское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1435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3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Видоновское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4823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4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Емуртлинское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5101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5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Ингалинское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1982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6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Коркинское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3566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7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Крашенининское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4544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8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Липихинское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1837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9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Нижнеманайское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2424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10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Пятковское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1545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11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Скородумское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1886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12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Суерское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4182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13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Упоровское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2372</w:t>
            </w:r>
          </w:p>
        </w:tc>
      </w:tr>
      <w:tr w:rsidR="00E45672" w:rsidRPr="00DD51FE" w:rsidTr="00DD51FE">
        <w:trPr>
          <w:trHeight w:val="300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14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proofErr w:type="spellStart"/>
            <w:r w:rsidRPr="00DD51FE">
              <w:t>Чернаковское</w:t>
            </w:r>
            <w:proofErr w:type="spellEnd"/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1581</w:t>
            </w:r>
          </w:p>
        </w:tc>
      </w:tr>
      <w:tr w:rsidR="00E45672" w:rsidRPr="00DD51FE" w:rsidTr="00DD51FE">
        <w:trPr>
          <w:trHeight w:val="312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 </w:t>
            </w:r>
          </w:p>
        </w:tc>
        <w:tc>
          <w:tcPr>
            <w:tcW w:w="5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Pr="00DD51FE" w:rsidRDefault="00E45672" w:rsidP="00241D99">
            <w:pPr>
              <w:pStyle w:val="Table"/>
            </w:pPr>
            <w:r w:rsidRPr="00DD51FE">
              <w:t>Итого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672" w:rsidRDefault="00E45672" w:rsidP="00241D99">
            <w:pPr>
              <w:pStyle w:val="Table"/>
            </w:pPr>
            <w:r>
              <w:t>41214</w:t>
            </w:r>
          </w:p>
        </w:tc>
      </w:tr>
    </w:tbl>
    <w:p w:rsidR="00DF232F" w:rsidRDefault="00DF232F" w:rsidP="00953812">
      <w:pPr>
        <w:widowControl w:val="0"/>
        <w:autoSpaceDE w:val="0"/>
        <w:autoSpaceDN w:val="0"/>
        <w:adjustRightInd w:val="0"/>
        <w:spacing w:line="360" w:lineRule="auto"/>
        <w:ind w:firstLine="539"/>
        <w:rPr>
          <w:rFonts w:cs="Arial"/>
          <w:sz w:val="26"/>
          <w:szCs w:val="26"/>
        </w:rPr>
      </w:pPr>
    </w:p>
    <w:sectPr w:rsidR="00DF232F" w:rsidSect="0095381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2E9"/>
    <w:rsid w:val="00000B4C"/>
    <w:rsid w:val="0000159A"/>
    <w:rsid w:val="00002D5A"/>
    <w:rsid w:val="00004E25"/>
    <w:rsid w:val="00004E7C"/>
    <w:rsid w:val="0000763D"/>
    <w:rsid w:val="00010736"/>
    <w:rsid w:val="00011E30"/>
    <w:rsid w:val="0001222A"/>
    <w:rsid w:val="00012685"/>
    <w:rsid w:val="00012AF0"/>
    <w:rsid w:val="00012C7A"/>
    <w:rsid w:val="00014288"/>
    <w:rsid w:val="00014542"/>
    <w:rsid w:val="00016CF5"/>
    <w:rsid w:val="00016F20"/>
    <w:rsid w:val="00021102"/>
    <w:rsid w:val="00023323"/>
    <w:rsid w:val="0002533C"/>
    <w:rsid w:val="0002568B"/>
    <w:rsid w:val="000279F9"/>
    <w:rsid w:val="0003013F"/>
    <w:rsid w:val="000326D8"/>
    <w:rsid w:val="000357C3"/>
    <w:rsid w:val="00035B60"/>
    <w:rsid w:val="000406B1"/>
    <w:rsid w:val="00042121"/>
    <w:rsid w:val="00042C30"/>
    <w:rsid w:val="00042CD5"/>
    <w:rsid w:val="00043790"/>
    <w:rsid w:val="00043CCC"/>
    <w:rsid w:val="00045261"/>
    <w:rsid w:val="000466B3"/>
    <w:rsid w:val="00046DBB"/>
    <w:rsid w:val="00050AB8"/>
    <w:rsid w:val="000523AF"/>
    <w:rsid w:val="00052667"/>
    <w:rsid w:val="000531DA"/>
    <w:rsid w:val="00054F48"/>
    <w:rsid w:val="00055A7B"/>
    <w:rsid w:val="000562BE"/>
    <w:rsid w:val="000572F0"/>
    <w:rsid w:val="00061523"/>
    <w:rsid w:val="00063B13"/>
    <w:rsid w:val="00063D0D"/>
    <w:rsid w:val="00065CCF"/>
    <w:rsid w:val="0006654F"/>
    <w:rsid w:val="00067920"/>
    <w:rsid w:val="000722BC"/>
    <w:rsid w:val="00074953"/>
    <w:rsid w:val="000750D5"/>
    <w:rsid w:val="00075267"/>
    <w:rsid w:val="00076ACC"/>
    <w:rsid w:val="00077500"/>
    <w:rsid w:val="00077763"/>
    <w:rsid w:val="00080E54"/>
    <w:rsid w:val="000848CC"/>
    <w:rsid w:val="000856BD"/>
    <w:rsid w:val="00086451"/>
    <w:rsid w:val="000864C5"/>
    <w:rsid w:val="000914A7"/>
    <w:rsid w:val="000925A3"/>
    <w:rsid w:val="00092BBB"/>
    <w:rsid w:val="00092D13"/>
    <w:rsid w:val="000968BE"/>
    <w:rsid w:val="0009732A"/>
    <w:rsid w:val="0009742A"/>
    <w:rsid w:val="0009752B"/>
    <w:rsid w:val="000A13FB"/>
    <w:rsid w:val="000A2492"/>
    <w:rsid w:val="000A4DC0"/>
    <w:rsid w:val="000A4E2C"/>
    <w:rsid w:val="000A4E72"/>
    <w:rsid w:val="000A579C"/>
    <w:rsid w:val="000A670D"/>
    <w:rsid w:val="000A7859"/>
    <w:rsid w:val="000B1131"/>
    <w:rsid w:val="000B12C7"/>
    <w:rsid w:val="000B2824"/>
    <w:rsid w:val="000B2FB5"/>
    <w:rsid w:val="000B33E7"/>
    <w:rsid w:val="000B6434"/>
    <w:rsid w:val="000B6585"/>
    <w:rsid w:val="000B73E6"/>
    <w:rsid w:val="000B75E8"/>
    <w:rsid w:val="000C01E7"/>
    <w:rsid w:val="000C0B9C"/>
    <w:rsid w:val="000C3CDA"/>
    <w:rsid w:val="000C4A4A"/>
    <w:rsid w:val="000C55F4"/>
    <w:rsid w:val="000C64C7"/>
    <w:rsid w:val="000D0AD8"/>
    <w:rsid w:val="000D1317"/>
    <w:rsid w:val="000D1F7E"/>
    <w:rsid w:val="000D57E1"/>
    <w:rsid w:val="000E02E6"/>
    <w:rsid w:val="000E2492"/>
    <w:rsid w:val="000E4F62"/>
    <w:rsid w:val="000E66D0"/>
    <w:rsid w:val="000E6E7D"/>
    <w:rsid w:val="000E79DB"/>
    <w:rsid w:val="000F04BF"/>
    <w:rsid w:val="000F12E4"/>
    <w:rsid w:val="000F14E2"/>
    <w:rsid w:val="000F2F71"/>
    <w:rsid w:val="000F3552"/>
    <w:rsid w:val="000F364A"/>
    <w:rsid w:val="000F3946"/>
    <w:rsid w:val="000F3D88"/>
    <w:rsid w:val="000F4768"/>
    <w:rsid w:val="000F53FA"/>
    <w:rsid w:val="000F56C2"/>
    <w:rsid w:val="000F63C5"/>
    <w:rsid w:val="000F68FC"/>
    <w:rsid w:val="001029C0"/>
    <w:rsid w:val="00104219"/>
    <w:rsid w:val="00104365"/>
    <w:rsid w:val="00105794"/>
    <w:rsid w:val="00110023"/>
    <w:rsid w:val="001113AF"/>
    <w:rsid w:val="00113F35"/>
    <w:rsid w:val="00115211"/>
    <w:rsid w:val="0011575A"/>
    <w:rsid w:val="00117A97"/>
    <w:rsid w:val="00117E48"/>
    <w:rsid w:val="00122365"/>
    <w:rsid w:val="00122450"/>
    <w:rsid w:val="00122B0E"/>
    <w:rsid w:val="00122B59"/>
    <w:rsid w:val="0012400E"/>
    <w:rsid w:val="00126245"/>
    <w:rsid w:val="00127F89"/>
    <w:rsid w:val="00132714"/>
    <w:rsid w:val="00134A00"/>
    <w:rsid w:val="00134B92"/>
    <w:rsid w:val="0013677A"/>
    <w:rsid w:val="00136BE7"/>
    <w:rsid w:val="00137E7C"/>
    <w:rsid w:val="00141158"/>
    <w:rsid w:val="001412B8"/>
    <w:rsid w:val="00141548"/>
    <w:rsid w:val="001418BC"/>
    <w:rsid w:val="00143601"/>
    <w:rsid w:val="00143B1E"/>
    <w:rsid w:val="00145311"/>
    <w:rsid w:val="0014754E"/>
    <w:rsid w:val="00151C28"/>
    <w:rsid w:val="00155017"/>
    <w:rsid w:val="001558E2"/>
    <w:rsid w:val="00155DF7"/>
    <w:rsid w:val="00155FFE"/>
    <w:rsid w:val="00157E33"/>
    <w:rsid w:val="00157FF9"/>
    <w:rsid w:val="00160903"/>
    <w:rsid w:val="001655FE"/>
    <w:rsid w:val="00165CEA"/>
    <w:rsid w:val="0016617D"/>
    <w:rsid w:val="00167111"/>
    <w:rsid w:val="00170D75"/>
    <w:rsid w:val="001714A6"/>
    <w:rsid w:val="00171B81"/>
    <w:rsid w:val="00171C19"/>
    <w:rsid w:val="00172645"/>
    <w:rsid w:val="001727B2"/>
    <w:rsid w:val="0017436B"/>
    <w:rsid w:val="001745D0"/>
    <w:rsid w:val="00175FD8"/>
    <w:rsid w:val="00176E1E"/>
    <w:rsid w:val="00177037"/>
    <w:rsid w:val="00177070"/>
    <w:rsid w:val="0018009B"/>
    <w:rsid w:val="00181A36"/>
    <w:rsid w:val="00181F03"/>
    <w:rsid w:val="001835BC"/>
    <w:rsid w:val="00183D6E"/>
    <w:rsid w:val="0018778B"/>
    <w:rsid w:val="00190816"/>
    <w:rsid w:val="0019256B"/>
    <w:rsid w:val="001929B3"/>
    <w:rsid w:val="001959C4"/>
    <w:rsid w:val="001961C2"/>
    <w:rsid w:val="00196913"/>
    <w:rsid w:val="00196954"/>
    <w:rsid w:val="001A1B71"/>
    <w:rsid w:val="001A4151"/>
    <w:rsid w:val="001A7277"/>
    <w:rsid w:val="001B1266"/>
    <w:rsid w:val="001B184D"/>
    <w:rsid w:val="001B36BF"/>
    <w:rsid w:val="001B370B"/>
    <w:rsid w:val="001B6374"/>
    <w:rsid w:val="001B694B"/>
    <w:rsid w:val="001C04C7"/>
    <w:rsid w:val="001C0EDF"/>
    <w:rsid w:val="001C1EF1"/>
    <w:rsid w:val="001C47EB"/>
    <w:rsid w:val="001C4AC2"/>
    <w:rsid w:val="001C58DC"/>
    <w:rsid w:val="001C5940"/>
    <w:rsid w:val="001C6E54"/>
    <w:rsid w:val="001D07B9"/>
    <w:rsid w:val="001D1FC2"/>
    <w:rsid w:val="001D2E17"/>
    <w:rsid w:val="001D58AF"/>
    <w:rsid w:val="001D66BA"/>
    <w:rsid w:val="001E07BE"/>
    <w:rsid w:val="001E0899"/>
    <w:rsid w:val="001E317B"/>
    <w:rsid w:val="001E4829"/>
    <w:rsid w:val="001E54B6"/>
    <w:rsid w:val="001E6A91"/>
    <w:rsid w:val="001E7330"/>
    <w:rsid w:val="001F014B"/>
    <w:rsid w:val="001F03D6"/>
    <w:rsid w:val="001F10AF"/>
    <w:rsid w:val="001F1261"/>
    <w:rsid w:val="001F1D00"/>
    <w:rsid w:val="001F2163"/>
    <w:rsid w:val="001F3148"/>
    <w:rsid w:val="001F4F84"/>
    <w:rsid w:val="001F59C2"/>
    <w:rsid w:val="00201C9D"/>
    <w:rsid w:val="00201EE1"/>
    <w:rsid w:val="0020240A"/>
    <w:rsid w:val="00202677"/>
    <w:rsid w:val="00206015"/>
    <w:rsid w:val="002102B2"/>
    <w:rsid w:val="002107DA"/>
    <w:rsid w:val="00210DD6"/>
    <w:rsid w:val="00211274"/>
    <w:rsid w:val="00212F8E"/>
    <w:rsid w:val="0021393F"/>
    <w:rsid w:val="00213DBE"/>
    <w:rsid w:val="00214CD0"/>
    <w:rsid w:val="002153EE"/>
    <w:rsid w:val="00216016"/>
    <w:rsid w:val="00216334"/>
    <w:rsid w:val="002179AC"/>
    <w:rsid w:val="00221102"/>
    <w:rsid w:val="0022496C"/>
    <w:rsid w:val="00224D33"/>
    <w:rsid w:val="00225BC3"/>
    <w:rsid w:val="00226954"/>
    <w:rsid w:val="002272E0"/>
    <w:rsid w:val="00230C5F"/>
    <w:rsid w:val="00232D61"/>
    <w:rsid w:val="002331B3"/>
    <w:rsid w:val="002374AD"/>
    <w:rsid w:val="00240536"/>
    <w:rsid w:val="002405EE"/>
    <w:rsid w:val="00241D99"/>
    <w:rsid w:val="0024258F"/>
    <w:rsid w:val="00243BA8"/>
    <w:rsid w:val="0024426F"/>
    <w:rsid w:val="002444AA"/>
    <w:rsid w:val="0024760E"/>
    <w:rsid w:val="00250969"/>
    <w:rsid w:val="0025308B"/>
    <w:rsid w:val="00253EDD"/>
    <w:rsid w:val="00254EC3"/>
    <w:rsid w:val="0025601A"/>
    <w:rsid w:val="002564E5"/>
    <w:rsid w:val="002566AD"/>
    <w:rsid w:val="0026196F"/>
    <w:rsid w:val="0026385F"/>
    <w:rsid w:val="0026672E"/>
    <w:rsid w:val="00266B34"/>
    <w:rsid w:val="00267643"/>
    <w:rsid w:val="0027059F"/>
    <w:rsid w:val="00271278"/>
    <w:rsid w:val="00272700"/>
    <w:rsid w:val="00272DA1"/>
    <w:rsid w:val="00273AF1"/>
    <w:rsid w:val="00275D50"/>
    <w:rsid w:val="002765F4"/>
    <w:rsid w:val="00276653"/>
    <w:rsid w:val="002771F0"/>
    <w:rsid w:val="002774ED"/>
    <w:rsid w:val="00277AB7"/>
    <w:rsid w:val="00281610"/>
    <w:rsid w:val="0028201B"/>
    <w:rsid w:val="0028515F"/>
    <w:rsid w:val="00285818"/>
    <w:rsid w:val="002900C8"/>
    <w:rsid w:val="00290E36"/>
    <w:rsid w:val="00291A3E"/>
    <w:rsid w:val="00292192"/>
    <w:rsid w:val="002941B6"/>
    <w:rsid w:val="002947D4"/>
    <w:rsid w:val="00296800"/>
    <w:rsid w:val="002A0682"/>
    <w:rsid w:val="002A09FA"/>
    <w:rsid w:val="002A1683"/>
    <w:rsid w:val="002A1A86"/>
    <w:rsid w:val="002A29DD"/>
    <w:rsid w:val="002A3085"/>
    <w:rsid w:val="002B17E4"/>
    <w:rsid w:val="002B1839"/>
    <w:rsid w:val="002B4A2C"/>
    <w:rsid w:val="002B5810"/>
    <w:rsid w:val="002B59C7"/>
    <w:rsid w:val="002B5B4C"/>
    <w:rsid w:val="002B70A9"/>
    <w:rsid w:val="002B758F"/>
    <w:rsid w:val="002B7BEB"/>
    <w:rsid w:val="002C00A3"/>
    <w:rsid w:val="002C02A6"/>
    <w:rsid w:val="002C105A"/>
    <w:rsid w:val="002C18C4"/>
    <w:rsid w:val="002C397F"/>
    <w:rsid w:val="002C3F52"/>
    <w:rsid w:val="002C4211"/>
    <w:rsid w:val="002C644D"/>
    <w:rsid w:val="002D03CE"/>
    <w:rsid w:val="002D1E0B"/>
    <w:rsid w:val="002D2067"/>
    <w:rsid w:val="002D25F1"/>
    <w:rsid w:val="002D2898"/>
    <w:rsid w:val="002D2E4C"/>
    <w:rsid w:val="002D3B2A"/>
    <w:rsid w:val="002D5560"/>
    <w:rsid w:val="002E052B"/>
    <w:rsid w:val="002E08BE"/>
    <w:rsid w:val="002E1376"/>
    <w:rsid w:val="002E3C46"/>
    <w:rsid w:val="002E434F"/>
    <w:rsid w:val="002E4A26"/>
    <w:rsid w:val="002E514F"/>
    <w:rsid w:val="002F05CD"/>
    <w:rsid w:val="0030001E"/>
    <w:rsid w:val="003005EE"/>
    <w:rsid w:val="0030166D"/>
    <w:rsid w:val="00302326"/>
    <w:rsid w:val="00302878"/>
    <w:rsid w:val="003028B6"/>
    <w:rsid w:val="00302C07"/>
    <w:rsid w:val="00303C45"/>
    <w:rsid w:val="00304192"/>
    <w:rsid w:val="00304291"/>
    <w:rsid w:val="003054F3"/>
    <w:rsid w:val="00305575"/>
    <w:rsid w:val="0030624A"/>
    <w:rsid w:val="00307EE0"/>
    <w:rsid w:val="00313245"/>
    <w:rsid w:val="0031447A"/>
    <w:rsid w:val="003148D2"/>
    <w:rsid w:val="00315E27"/>
    <w:rsid w:val="003168BC"/>
    <w:rsid w:val="003176CE"/>
    <w:rsid w:val="00320C1D"/>
    <w:rsid w:val="003227EE"/>
    <w:rsid w:val="00322E67"/>
    <w:rsid w:val="00324639"/>
    <w:rsid w:val="00331566"/>
    <w:rsid w:val="00332D86"/>
    <w:rsid w:val="00333093"/>
    <w:rsid w:val="00333B60"/>
    <w:rsid w:val="00333FB4"/>
    <w:rsid w:val="00335718"/>
    <w:rsid w:val="00337618"/>
    <w:rsid w:val="00340AB0"/>
    <w:rsid w:val="00341478"/>
    <w:rsid w:val="00342994"/>
    <w:rsid w:val="00342D9F"/>
    <w:rsid w:val="003436F2"/>
    <w:rsid w:val="00343FC5"/>
    <w:rsid w:val="003453F8"/>
    <w:rsid w:val="00345C43"/>
    <w:rsid w:val="003462BF"/>
    <w:rsid w:val="0034634E"/>
    <w:rsid w:val="00346E00"/>
    <w:rsid w:val="00347709"/>
    <w:rsid w:val="00347DA0"/>
    <w:rsid w:val="003522D0"/>
    <w:rsid w:val="00352571"/>
    <w:rsid w:val="003526DE"/>
    <w:rsid w:val="00352E11"/>
    <w:rsid w:val="003537FA"/>
    <w:rsid w:val="00356DA1"/>
    <w:rsid w:val="00357633"/>
    <w:rsid w:val="0036011E"/>
    <w:rsid w:val="003629A3"/>
    <w:rsid w:val="00363646"/>
    <w:rsid w:val="00363F16"/>
    <w:rsid w:val="003646C0"/>
    <w:rsid w:val="00364886"/>
    <w:rsid w:val="00367436"/>
    <w:rsid w:val="00370D0B"/>
    <w:rsid w:val="00371B9F"/>
    <w:rsid w:val="00372519"/>
    <w:rsid w:val="00372E6F"/>
    <w:rsid w:val="00375266"/>
    <w:rsid w:val="00375559"/>
    <w:rsid w:val="00375A63"/>
    <w:rsid w:val="0037618E"/>
    <w:rsid w:val="00376427"/>
    <w:rsid w:val="003767BE"/>
    <w:rsid w:val="00376CDF"/>
    <w:rsid w:val="00382FBB"/>
    <w:rsid w:val="003831EF"/>
    <w:rsid w:val="003873A9"/>
    <w:rsid w:val="00387680"/>
    <w:rsid w:val="00393E9E"/>
    <w:rsid w:val="00396113"/>
    <w:rsid w:val="003967B1"/>
    <w:rsid w:val="0039795F"/>
    <w:rsid w:val="003A002B"/>
    <w:rsid w:val="003A0BC8"/>
    <w:rsid w:val="003A593A"/>
    <w:rsid w:val="003A6DEA"/>
    <w:rsid w:val="003A6EE5"/>
    <w:rsid w:val="003B1112"/>
    <w:rsid w:val="003B1CF1"/>
    <w:rsid w:val="003B2B44"/>
    <w:rsid w:val="003B46BF"/>
    <w:rsid w:val="003B5114"/>
    <w:rsid w:val="003B6CD8"/>
    <w:rsid w:val="003C5D6C"/>
    <w:rsid w:val="003C7A1E"/>
    <w:rsid w:val="003C7F52"/>
    <w:rsid w:val="003D08CC"/>
    <w:rsid w:val="003D0E03"/>
    <w:rsid w:val="003D6E64"/>
    <w:rsid w:val="003D6FF5"/>
    <w:rsid w:val="003D7205"/>
    <w:rsid w:val="003E0155"/>
    <w:rsid w:val="003E0A01"/>
    <w:rsid w:val="003E0D9A"/>
    <w:rsid w:val="003E27E4"/>
    <w:rsid w:val="003E3DFB"/>
    <w:rsid w:val="003E5DFD"/>
    <w:rsid w:val="003E7F80"/>
    <w:rsid w:val="003F0DAE"/>
    <w:rsid w:val="003F0F3A"/>
    <w:rsid w:val="003F1568"/>
    <w:rsid w:val="003F2669"/>
    <w:rsid w:val="003F27C9"/>
    <w:rsid w:val="003F2E34"/>
    <w:rsid w:val="003F34AB"/>
    <w:rsid w:val="003F5F9E"/>
    <w:rsid w:val="003F7FD9"/>
    <w:rsid w:val="004011B9"/>
    <w:rsid w:val="00401A04"/>
    <w:rsid w:val="00403C55"/>
    <w:rsid w:val="00410F9C"/>
    <w:rsid w:val="00411FC9"/>
    <w:rsid w:val="00412889"/>
    <w:rsid w:val="004137DC"/>
    <w:rsid w:val="00414FB8"/>
    <w:rsid w:val="00415AD3"/>
    <w:rsid w:val="00416726"/>
    <w:rsid w:val="00420229"/>
    <w:rsid w:val="00421042"/>
    <w:rsid w:val="0042367E"/>
    <w:rsid w:val="004244A5"/>
    <w:rsid w:val="00426750"/>
    <w:rsid w:val="004267AD"/>
    <w:rsid w:val="0042788A"/>
    <w:rsid w:val="00430E5B"/>
    <w:rsid w:val="004314A2"/>
    <w:rsid w:val="00431AE5"/>
    <w:rsid w:val="00432131"/>
    <w:rsid w:val="004330F7"/>
    <w:rsid w:val="00436412"/>
    <w:rsid w:val="00440CC2"/>
    <w:rsid w:val="004424CA"/>
    <w:rsid w:val="0044438B"/>
    <w:rsid w:val="00444D8F"/>
    <w:rsid w:val="00445675"/>
    <w:rsid w:val="00446C09"/>
    <w:rsid w:val="00446F7B"/>
    <w:rsid w:val="00447D9A"/>
    <w:rsid w:val="00447FDC"/>
    <w:rsid w:val="004502F8"/>
    <w:rsid w:val="00450D66"/>
    <w:rsid w:val="004519E4"/>
    <w:rsid w:val="00453334"/>
    <w:rsid w:val="0045396A"/>
    <w:rsid w:val="0045465F"/>
    <w:rsid w:val="00454C12"/>
    <w:rsid w:val="0045550A"/>
    <w:rsid w:val="00456BCA"/>
    <w:rsid w:val="00457564"/>
    <w:rsid w:val="00460B78"/>
    <w:rsid w:val="0046148A"/>
    <w:rsid w:val="0046174D"/>
    <w:rsid w:val="00461BA7"/>
    <w:rsid w:val="0046264F"/>
    <w:rsid w:val="00464A31"/>
    <w:rsid w:val="004658A4"/>
    <w:rsid w:val="004658EC"/>
    <w:rsid w:val="00465ECD"/>
    <w:rsid w:val="00465FB3"/>
    <w:rsid w:val="004677D5"/>
    <w:rsid w:val="004707E1"/>
    <w:rsid w:val="0047203A"/>
    <w:rsid w:val="00474DE3"/>
    <w:rsid w:val="00475C90"/>
    <w:rsid w:val="00476403"/>
    <w:rsid w:val="00480D99"/>
    <w:rsid w:val="00481F9B"/>
    <w:rsid w:val="00483D84"/>
    <w:rsid w:val="00485E13"/>
    <w:rsid w:val="00486E8A"/>
    <w:rsid w:val="00486FCB"/>
    <w:rsid w:val="00487054"/>
    <w:rsid w:val="00487678"/>
    <w:rsid w:val="00491671"/>
    <w:rsid w:val="00491FA0"/>
    <w:rsid w:val="00493EA3"/>
    <w:rsid w:val="004940FB"/>
    <w:rsid w:val="00494397"/>
    <w:rsid w:val="0049541C"/>
    <w:rsid w:val="00497AB4"/>
    <w:rsid w:val="004A0241"/>
    <w:rsid w:val="004A10E2"/>
    <w:rsid w:val="004A136A"/>
    <w:rsid w:val="004A1D46"/>
    <w:rsid w:val="004A2205"/>
    <w:rsid w:val="004A4763"/>
    <w:rsid w:val="004A4BED"/>
    <w:rsid w:val="004A6138"/>
    <w:rsid w:val="004A618E"/>
    <w:rsid w:val="004A67E5"/>
    <w:rsid w:val="004A768E"/>
    <w:rsid w:val="004A7B00"/>
    <w:rsid w:val="004B08D9"/>
    <w:rsid w:val="004B0BCA"/>
    <w:rsid w:val="004B1FA4"/>
    <w:rsid w:val="004B21EE"/>
    <w:rsid w:val="004B6C7B"/>
    <w:rsid w:val="004B73D9"/>
    <w:rsid w:val="004C0DA1"/>
    <w:rsid w:val="004C182C"/>
    <w:rsid w:val="004C61E5"/>
    <w:rsid w:val="004C7211"/>
    <w:rsid w:val="004D173B"/>
    <w:rsid w:val="004D433C"/>
    <w:rsid w:val="004D54BC"/>
    <w:rsid w:val="004D5CB8"/>
    <w:rsid w:val="004D6073"/>
    <w:rsid w:val="004D75ED"/>
    <w:rsid w:val="004E16BA"/>
    <w:rsid w:val="004E299F"/>
    <w:rsid w:val="004E358A"/>
    <w:rsid w:val="004E4D3C"/>
    <w:rsid w:val="004E5FD5"/>
    <w:rsid w:val="004E6176"/>
    <w:rsid w:val="004E7193"/>
    <w:rsid w:val="004E7A39"/>
    <w:rsid w:val="004F0E75"/>
    <w:rsid w:val="004F43C0"/>
    <w:rsid w:val="004F545C"/>
    <w:rsid w:val="004F74AC"/>
    <w:rsid w:val="004F7ABF"/>
    <w:rsid w:val="004F7F70"/>
    <w:rsid w:val="00504F0A"/>
    <w:rsid w:val="00506F8B"/>
    <w:rsid w:val="005072A2"/>
    <w:rsid w:val="0051175A"/>
    <w:rsid w:val="00511DB6"/>
    <w:rsid w:val="00512C05"/>
    <w:rsid w:val="0051467E"/>
    <w:rsid w:val="005148D5"/>
    <w:rsid w:val="00517327"/>
    <w:rsid w:val="00517814"/>
    <w:rsid w:val="00517D64"/>
    <w:rsid w:val="00524620"/>
    <w:rsid w:val="005267B6"/>
    <w:rsid w:val="0053090A"/>
    <w:rsid w:val="00530E3A"/>
    <w:rsid w:val="005320D2"/>
    <w:rsid w:val="0053332B"/>
    <w:rsid w:val="005341AA"/>
    <w:rsid w:val="00534C14"/>
    <w:rsid w:val="0053609A"/>
    <w:rsid w:val="005404A9"/>
    <w:rsid w:val="0054050D"/>
    <w:rsid w:val="0054081E"/>
    <w:rsid w:val="00543F93"/>
    <w:rsid w:val="005444EF"/>
    <w:rsid w:val="00546788"/>
    <w:rsid w:val="00550201"/>
    <w:rsid w:val="00550650"/>
    <w:rsid w:val="00550880"/>
    <w:rsid w:val="00552B5D"/>
    <w:rsid w:val="0055357C"/>
    <w:rsid w:val="00553678"/>
    <w:rsid w:val="00553C00"/>
    <w:rsid w:val="0055475B"/>
    <w:rsid w:val="00554C9E"/>
    <w:rsid w:val="00554DB9"/>
    <w:rsid w:val="00554F3B"/>
    <w:rsid w:val="0055501E"/>
    <w:rsid w:val="00555655"/>
    <w:rsid w:val="00556C15"/>
    <w:rsid w:val="00557A00"/>
    <w:rsid w:val="00560875"/>
    <w:rsid w:val="00560DE9"/>
    <w:rsid w:val="00561D25"/>
    <w:rsid w:val="00561F31"/>
    <w:rsid w:val="00562236"/>
    <w:rsid w:val="0056324A"/>
    <w:rsid w:val="00564549"/>
    <w:rsid w:val="00564844"/>
    <w:rsid w:val="00565B6B"/>
    <w:rsid w:val="00565E3E"/>
    <w:rsid w:val="00570416"/>
    <w:rsid w:val="00570975"/>
    <w:rsid w:val="00570BDD"/>
    <w:rsid w:val="00571C18"/>
    <w:rsid w:val="00572CCC"/>
    <w:rsid w:val="00574082"/>
    <w:rsid w:val="00574126"/>
    <w:rsid w:val="00575020"/>
    <w:rsid w:val="00575B6F"/>
    <w:rsid w:val="00576FC0"/>
    <w:rsid w:val="0057769B"/>
    <w:rsid w:val="00582979"/>
    <w:rsid w:val="00582EDD"/>
    <w:rsid w:val="005838B0"/>
    <w:rsid w:val="00584EDB"/>
    <w:rsid w:val="00586911"/>
    <w:rsid w:val="00586D1D"/>
    <w:rsid w:val="00592131"/>
    <w:rsid w:val="00592D74"/>
    <w:rsid w:val="00593921"/>
    <w:rsid w:val="00595265"/>
    <w:rsid w:val="005952D1"/>
    <w:rsid w:val="005953CC"/>
    <w:rsid w:val="00595983"/>
    <w:rsid w:val="0059646C"/>
    <w:rsid w:val="00596BC2"/>
    <w:rsid w:val="005A08A0"/>
    <w:rsid w:val="005A11BB"/>
    <w:rsid w:val="005A323A"/>
    <w:rsid w:val="005A3DE9"/>
    <w:rsid w:val="005A43A9"/>
    <w:rsid w:val="005A607B"/>
    <w:rsid w:val="005A7AE9"/>
    <w:rsid w:val="005A7ECE"/>
    <w:rsid w:val="005B049B"/>
    <w:rsid w:val="005B74C8"/>
    <w:rsid w:val="005C1014"/>
    <w:rsid w:val="005C1545"/>
    <w:rsid w:val="005C24F9"/>
    <w:rsid w:val="005C2654"/>
    <w:rsid w:val="005C420B"/>
    <w:rsid w:val="005C49F4"/>
    <w:rsid w:val="005C750C"/>
    <w:rsid w:val="005D1323"/>
    <w:rsid w:val="005D31CB"/>
    <w:rsid w:val="005D4774"/>
    <w:rsid w:val="005D529A"/>
    <w:rsid w:val="005E0C34"/>
    <w:rsid w:val="005E0C54"/>
    <w:rsid w:val="005E2C02"/>
    <w:rsid w:val="005E3114"/>
    <w:rsid w:val="005E3678"/>
    <w:rsid w:val="005E4111"/>
    <w:rsid w:val="005E5934"/>
    <w:rsid w:val="005E5F75"/>
    <w:rsid w:val="005E710A"/>
    <w:rsid w:val="005F1324"/>
    <w:rsid w:val="005F402C"/>
    <w:rsid w:val="005F5C9F"/>
    <w:rsid w:val="005F77D0"/>
    <w:rsid w:val="00601BD2"/>
    <w:rsid w:val="006031F2"/>
    <w:rsid w:val="00603B95"/>
    <w:rsid w:val="00604796"/>
    <w:rsid w:val="0060676E"/>
    <w:rsid w:val="00606DB5"/>
    <w:rsid w:val="00610081"/>
    <w:rsid w:val="00610974"/>
    <w:rsid w:val="006123DA"/>
    <w:rsid w:val="006132EE"/>
    <w:rsid w:val="006140D9"/>
    <w:rsid w:val="0061571D"/>
    <w:rsid w:val="0062134F"/>
    <w:rsid w:val="00624B0F"/>
    <w:rsid w:val="00624B82"/>
    <w:rsid w:val="00626B75"/>
    <w:rsid w:val="00626F76"/>
    <w:rsid w:val="006277D6"/>
    <w:rsid w:val="006325ED"/>
    <w:rsid w:val="0063305B"/>
    <w:rsid w:val="00634A72"/>
    <w:rsid w:val="00634E83"/>
    <w:rsid w:val="00636B25"/>
    <w:rsid w:val="00636B51"/>
    <w:rsid w:val="0063781D"/>
    <w:rsid w:val="006403C1"/>
    <w:rsid w:val="00640F17"/>
    <w:rsid w:val="00643284"/>
    <w:rsid w:val="00644D46"/>
    <w:rsid w:val="0064658A"/>
    <w:rsid w:val="00647F69"/>
    <w:rsid w:val="00651369"/>
    <w:rsid w:val="006516A4"/>
    <w:rsid w:val="00653619"/>
    <w:rsid w:val="00653CC7"/>
    <w:rsid w:val="00654598"/>
    <w:rsid w:val="0065553F"/>
    <w:rsid w:val="0065565A"/>
    <w:rsid w:val="00655D31"/>
    <w:rsid w:val="006573A9"/>
    <w:rsid w:val="0065793F"/>
    <w:rsid w:val="006579CA"/>
    <w:rsid w:val="00661803"/>
    <w:rsid w:val="006639FF"/>
    <w:rsid w:val="00664BB5"/>
    <w:rsid w:val="00665FD8"/>
    <w:rsid w:val="006666B4"/>
    <w:rsid w:val="00667023"/>
    <w:rsid w:val="00670032"/>
    <w:rsid w:val="0067058D"/>
    <w:rsid w:val="00671F47"/>
    <w:rsid w:val="00673BE0"/>
    <w:rsid w:val="006745DB"/>
    <w:rsid w:val="006758F9"/>
    <w:rsid w:val="0068094B"/>
    <w:rsid w:val="00682096"/>
    <w:rsid w:val="00683291"/>
    <w:rsid w:val="00683E8A"/>
    <w:rsid w:val="006849C4"/>
    <w:rsid w:val="00684FD9"/>
    <w:rsid w:val="0068562B"/>
    <w:rsid w:val="0068684A"/>
    <w:rsid w:val="00691248"/>
    <w:rsid w:val="006923D6"/>
    <w:rsid w:val="0069330A"/>
    <w:rsid w:val="00694057"/>
    <w:rsid w:val="00694AFA"/>
    <w:rsid w:val="0069605B"/>
    <w:rsid w:val="00696A00"/>
    <w:rsid w:val="006977E0"/>
    <w:rsid w:val="006A01CB"/>
    <w:rsid w:val="006A1EB8"/>
    <w:rsid w:val="006A2583"/>
    <w:rsid w:val="006A4970"/>
    <w:rsid w:val="006A6BE1"/>
    <w:rsid w:val="006A7822"/>
    <w:rsid w:val="006B0964"/>
    <w:rsid w:val="006B1C6D"/>
    <w:rsid w:val="006B24AA"/>
    <w:rsid w:val="006B5AF5"/>
    <w:rsid w:val="006B6F5A"/>
    <w:rsid w:val="006C1DB0"/>
    <w:rsid w:val="006C1EC0"/>
    <w:rsid w:val="006C2410"/>
    <w:rsid w:val="006C2F76"/>
    <w:rsid w:val="006C3484"/>
    <w:rsid w:val="006C3EAC"/>
    <w:rsid w:val="006C3ED1"/>
    <w:rsid w:val="006C46F3"/>
    <w:rsid w:val="006C75FE"/>
    <w:rsid w:val="006D1396"/>
    <w:rsid w:val="006D22FC"/>
    <w:rsid w:val="006D382B"/>
    <w:rsid w:val="006E14E6"/>
    <w:rsid w:val="006E566C"/>
    <w:rsid w:val="006E7794"/>
    <w:rsid w:val="006F043D"/>
    <w:rsid w:val="006F1186"/>
    <w:rsid w:val="006F1C91"/>
    <w:rsid w:val="006F232C"/>
    <w:rsid w:val="006F253B"/>
    <w:rsid w:val="006F3A49"/>
    <w:rsid w:val="006F44D3"/>
    <w:rsid w:val="006F73FD"/>
    <w:rsid w:val="006F7DC3"/>
    <w:rsid w:val="007015CE"/>
    <w:rsid w:val="00703B35"/>
    <w:rsid w:val="0070455F"/>
    <w:rsid w:val="00704CCC"/>
    <w:rsid w:val="00705EE4"/>
    <w:rsid w:val="00706134"/>
    <w:rsid w:val="0070659D"/>
    <w:rsid w:val="00706D3C"/>
    <w:rsid w:val="00707E86"/>
    <w:rsid w:val="007103CC"/>
    <w:rsid w:val="00714837"/>
    <w:rsid w:val="00714867"/>
    <w:rsid w:val="00714C71"/>
    <w:rsid w:val="00715062"/>
    <w:rsid w:val="00717991"/>
    <w:rsid w:val="00722756"/>
    <w:rsid w:val="00725E9F"/>
    <w:rsid w:val="0072705B"/>
    <w:rsid w:val="007306BE"/>
    <w:rsid w:val="00730DE7"/>
    <w:rsid w:val="0073529D"/>
    <w:rsid w:val="00736554"/>
    <w:rsid w:val="007373E7"/>
    <w:rsid w:val="007413DE"/>
    <w:rsid w:val="0074207C"/>
    <w:rsid w:val="0074303A"/>
    <w:rsid w:val="00743ABE"/>
    <w:rsid w:val="00743C58"/>
    <w:rsid w:val="00745207"/>
    <w:rsid w:val="00745402"/>
    <w:rsid w:val="007466A8"/>
    <w:rsid w:val="00751ACD"/>
    <w:rsid w:val="00751E67"/>
    <w:rsid w:val="00757579"/>
    <w:rsid w:val="007606BC"/>
    <w:rsid w:val="00760A06"/>
    <w:rsid w:val="007629C2"/>
    <w:rsid w:val="007629CD"/>
    <w:rsid w:val="00763007"/>
    <w:rsid w:val="007640BE"/>
    <w:rsid w:val="00764E26"/>
    <w:rsid w:val="00765FB3"/>
    <w:rsid w:val="00770E27"/>
    <w:rsid w:val="00772A1C"/>
    <w:rsid w:val="00773A1B"/>
    <w:rsid w:val="007761DB"/>
    <w:rsid w:val="00776BD4"/>
    <w:rsid w:val="0077744C"/>
    <w:rsid w:val="007778C2"/>
    <w:rsid w:val="00781118"/>
    <w:rsid w:val="0078157D"/>
    <w:rsid w:val="00782629"/>
    <w:rsid w:val="00785106"/>
    <w:rsid w:val="00785CA4"/>
    <w:rsid w:val="00785F12"/>
    <w:rsid w:val="00786FFA"/>
    <w:rsid w:val="00790A3E"/>
    <w:rsid w:val="0079187B"/>
    <w:rsid w:val="0079206C"/>
    <w:rsid w:val="007938DE"/>
    <w:rsid w:val="007939C9"/>
    <w:rsid w:val="00793E04"/>
    <w:rsid w:val="007940E4"/>
    <w:rsid w:val="00796F85"/>
    <w:rsid w:val="007A0F72"/>
    <w:rsid w:val="007A1C0A"/>
    <w:rsid w:val="007A49D2"/>
    <w:rsid w:val="007A4B8F"/>
    <w:rsid w:val="007A4D33"/>
    <w:rsid w:val="007A52CA"/>
    <w:rsid w:val="007B0E8D"/>
    <w:rsid w:val="007B292A"/>
    <w:rsid w:val="007B30FD"/>
    <w:rsid w:val="007B4277"/>
    <w:rsid w:val="007B7D0F"/>
    <w:rsid w:val="007C4F2F"/>
    <w:rsid w:val="007C7179"/>
    <w:rsid w:val="007C751E"/>
    <w:rsid w:val="007C7D5B"/>
    <w:rsid w:val="007C7F27"/>
    <w:rsid w:val="007D0791"/>
    <w:rsid w:val="007D07EE"/>
    <w:rsid w:val="007D126F"/>
    <w:rsid w:val="007D293F"/>
    <w:rsid w:val="007D3B85"/>
    <w:rsid w:val="007D64E7"/>
    <w:rsid w:val="007E0388"/>
    <w:rsid w:val="007E2138"/>
    <w:rsid w:val="007E222C"/>
    <w:rsid w:val="007E3BF3"/>
    <w:rsid w:val="007E46BE"/>
    <w:rsid w:val="007E5390"/>
    <w:rsid w:val="007E6CDC"/>
    <w:rsid w:val="007E6D35"/>
    <w:rsid w:val="007E7EF8"/>
    <w:rsid w:val="007F06FD"/>
    <w:rsid w:val="007F1124"/>
    <w:rsid w:val="007F2307"/>
    <w:rsid w:val="007F2753"/>
    <w:rsid w:val="007F29FF"/>
    <w:rsid w:val="007F36CD"/>
    <w:rsid w:val="007F3AC3"/>
    <w:rsid w:val="007F485B"/>
    <w:rsid w:val="007F4CBF"/>
    <w:rsid w:val="007F5C21"/>
    <w:rsid w:val="007F7420"/>
    <w:rsid w:val="007F758D"/>
    <w:rsid w:val="008008DF"/>
    <w:rsid w:val="00800B1B"/>
    <w:rsid w:val="00800B4D"/>
    <w:rsid w:val="00801539"/>
    <w:rsid w:val="00801653"/>
    <w:rsid w:val="00801C70"/>
    <w:rsid w:val="00802204"/>
    <w:rsid w:val="008030C3"/>
    <w:rsid w:val="00805F1C"/>
    <w:rsid w:val="00806ABB"/>
    <w:rsid w:val="00807EC4"/>
    <w:rsid w:val="00810B87"/>
    <w:rsid w:val="00811905"/>
    <w:rsid w:val="008121B4"/>
    <w:rsid w:val="00812F91"/>
    <w:rsid w:val="008134B6"/>
    <w:rsid w:val="008236B7"/>
    <w:rsid w:val="008240C5"/>
    <w:rsid w:val="00825309"/>
    <w:rsid w:val="00825B62"/>
    <w:rsid w:val="00825F28"/>
    <w:rsid w:val="00833EF7"/>
    <w:rsid w:val="00836F32"/>
    <w:rsid w:val="008372E8"/>
    <w:rsid w:val="00837A68"/>
    <w:rsid w:val="00841375"/>
    <w:rsid w:val="00841D6E"/>
    <w:rsid w:val="00842020"/>
    <w:rsid w:val="008420CF"/>
    <w:rsid w:val="00844A60"/>
    <w:rsid w:val="0084555D"/>
    <w:rsid w:val="008459DB"/>
    <w:rsid w:val="00846169"/>
    <w:rsid w:val="00846B08"/>
    <w:rsid w:val="00847D86"/>
    <w:rsid w:val="008505B8"/>
    <w:rsid w:val="008526E7"/>
    <w:rsid w:val="0085298A"/>
    <w:rsid w:val="00852A5C"/>
    <w:rsid w:val="00853535"/>
    <w:rsid w:val="00854156"/>
    <w:rsid w:val="008554BF"/>
    <w:rsid w:val="0085756E"/>
    <w:rsid w:val="008575BB"/>
    <w:rsid w:val="00857B81"/>
    <w:rsid w:val="008663D6"/>
    <w:rsid w:val="00866F98"/>
    <w:rsid w:val="008704E0"/>
    <w:rsid w:val="00870650"/>
    <w:rsid w:val="00871F84"/>
    <w:rsid w:val="00872C6B"/>
    <w:rsid w:val="00874A77"/>
    <w:rsid w:val="00874C8B"/>
    <w:rsid w:val="00875C37"/>
    <w:rsid w:val="00876014"/>
    <w:rsid w:val="00877DA9"/>
    <w:rsid w:val="008809C8"/>
    <w:rsid w:val="008815C0"/>
    <w:rsid w:val="0088200D"/>
    <w:rsid w:val="00882392"/>
    <w:rsid w:val="00884D3E"/>
    <w:rsid w:val="0088575B"/>
    <w:rsid w:val="00886366"/>
    <w:rsid w:val="008870CF"/>
    <w:rsid w:val="00890497"/>
    <w:rsid w:val="008941C7"/>
    <w:rsid w:val="008942F8"/>
    <w:rsid w:val="00896568"/>
    <w:rsid w:val="008A3AF8"/>
    <w:rsid w:val="008A3E10"/>
    <w:rsid w:val="008A49DD"/>
    <w:rsid w:val="008A509F"/>
    <w:rsid w:val="008A5A25"/>
    <w:rsid w:val="008A5ABD"/>
    <w:rsid w:val="008A5B1D"/>
    <w:rsid w:val="008A5FB5"/>
    <w:rsid w:val="008A7C92"/>
    <w:rsid w:val="008B22B9"/>
    <w:rsid w:val="008B355B"/>
    <w:rsid w:val="008B3613"/>
    <w:rsid w:val="008B592E"/>
    <w:rsid w:val="008B5D42"/>
    <w:rsid w:val="008B65A8"/>
    <w:rsid w:val="008B6E56"/>
    <w:rsid w:val="008C22B7"/>
    <w:rsid w:val="008C3F3E"/>
    <w:rsid w:val="008C714D"/>
    <w:rsid w:val="008C728A"/>
    <w:rsid w:val="008D00F5"/>
    <w:rsid w:val="008D1FD9"/>
    <w:rsid w:val="008D216B"/>
    <w:rsid w:val="008D2303"/>
    <w:rsid w:val="008D3EB8"/>
    <w:rsid w:val="008D6A4C"/>
    <w:rsid w:val="008E2B33"/>
    <w:rsid w:val="008E3EC2"/>
    <w:rsid w:val="008E6503"/>
    <w:rsid w:val="008E654A"/>
    <w:rsid w:val="008F0721"/>
    <w:rsid w:val="008F63F0"/>
    <w:rsid w:val="00900F1D"/>
    <w:rsid w:val="00902ABA"/>
    <w:rsid w:val="00902C95"/>
    <w:rsid w:val="00902CEA"/>
    <w:rsid w:val="00903233"/>
    <w:rsid w:val="00904758"/>
    <w:rsid w:val="009056B0"/>
    <w:rsid w:val="00906A5D"/>
    <w:rsid w:val="00910235"/>
    <w:rsid w:val="00910345"/>
    <w:rsid w:val="00910B4E"/>
    <w:rsid w:val="00912924"/>
    <w:rsid w:val="009141D7"/>
    <w:rsid w:val="009146DA"/>
    <w:rsid w:val="00914883"/>
    <w:rsid w:val="00914B29"/>
    <w:rsid w:val="00914EEF"/>
    <w:rsid w:val="00915931"/>
    <w:rsid w:val="00916476"/>
    <w:rsid w:val="00917ABE"/>
    <w:rsid w:val="00924161"/>
    <w:rsid w:val="009248C6"/>
    <w:rsid w:val="00925698"/>
    <w:rsid w:val="00925E07"/>
    <w:rsid w:val="00927582"/>
    <w:rsid w:val="00927E76"/>
    <w:rsid w:val="00930AD1"/>
    <w:rsid w:val="00931527"/>
    <w:rsid w:val="00932371"/>
    <w:rsid w:val="00933335"/>
    <w:rsid w:val="009338A3"/>
    <w:rsid w:val="00934777"/>
    <w:rsid w:val="0093555B"/>
    <w:rsid w:val="00935D86"/>
    <w:rsid w:val="0093797C"/>
    <w:rsid w:val="00941803"/>
    <w:rsid w:val="00941D38"/>
    <w:rsid w:val="0094360D"/>
    <w:rsid w:val="009442B7"/>
    <w:rsid w:val="00945E52"/>
    <w:rsid w:val="00951C6B"/>
    <w:rsid w:val="00952A6C"/>
    <w:rsid w:val="00952D24"/>
    <w:rsid w:val="00953812"/>
    <w:rsid w:val="00953E39"/>
    <w:rsid w:val="009553D6"/>
    <w:rsid w:val="00955E54"/>
    <w:rsid w:val="00956038"/>
    <w:rsid w:val="00956DB0"/>
    <w:rsid w:val="00957CBA"/>
    <w:rsid w:val="00960018"/>
    <w:rsid w:val="00962BF5"/>
    <w:rsid w:val="00963308"/>
    <w:rsid w:val="00963341"/>
    <w:rsid w:val="00964370"/>
    <w:rsid w:val="009644D2"/>
    <w:rsid w:val="00964A6C"/>
    <w:rsid w:val="00964C92"/>
    <w:rsid w:val="00965909"/>
    <w:rsid w:val="00965BFA"/>
    <w:rsid w:val="00965D0F"/>
    <w:rsid w:val="00966844"/>
    <w:rsid w:val="00972336"/>
    <w:rsid w:val="00973446"/>
    <w:rsid w:val="009737CC"/>
    <w:rsid w:val="00976074"/>
    <w:rsid w:val="009760C0"/>
    <w:rsid w:val="00977AED"/>
    <w:rsid w:val="00982889"/>
    <w:rsid w:val="0098360E"/>
    <w:rsid w:val="00983AFF"/>
    <w:rsid w:val="00983F8A"/>
    <w:rsid w:val="00985265"/>
    <w:rsid w:val="009860C3"/>
    <w:rsid w:val="00986892"/>
    <w:rsid w:val="0098785E"/>
    <w:rsid w:val="009A18E7"/>
    <w:rsid w:val="009A2D97"/>
    <w:rsid w:val="009A451D"/>
    <w:rsid w:val="009A5BF0"/>
    <w:rsid w:val="009A60F5"/>
    <w:rsid w:val="009A6948"/>
    <w:rsid w:val="009A714B"/>
    <w:rsid w:val="009A748E"/>
    <w:rsid w:val="009A7F40"/>
    <w:rsid w:val="009B010D"/>
    <w:rsid w:val="009B050D"/>
    <w:rsid w:val="009B08D5"/>
    <w:rsid w:val="009B25A4"/>
    <w:rsid w:val="009B2953"/>
    <w:rsid w:val="009B2DFF"/>
    <w:rsid w:val="009B2EBA"/>
    <w:rsid w:val="009B4643"/>
    <w:rsid w:val="009B5A58"/>
    <w:rsid w:val="009B7C49"/>
    <w:rsid w:val="009C2799"/>
    <w:rsid w:val="009C29D6"/>
    <w:rsid w:val="009C437A"/>
    <w:rsid w:val="009C486D"/>
    <w:rsid w:val="009C7CC6"/>
    <w:rsid w:val="009D1121"/>
    <w:rsid w:val="009D144A"/>
    <w:rsid w:val="009D7076"/>
    <w:rsid w:val="009E147F"/>
    <w:rsid w:val="009E2071"/>
    <w:rsid w:val="009E2E99"/>
    <w:rsid w:val="009E55F6"/>
    <w:rsid w:val="009F0097"/>
    <w:rsid w:val="009F0892"/>
    <w:rsid w:val="009F0973"/>
    <w:rsid w:val="009F1909"/>
    <w:rsid w:val="009F222B"/>
    <w:rsid w:val="009F2361"/>
    <w:rsid w:val="009F2E14"/>
    <w:rsid w:val="009F3C11"/>
    <w:rsid w:val="009F3CA4"/>
    <w:rsid w:val="009F3D88"/>
    <w:rsid w:val="009F41BC"/>
    <w:rsid w:val="009F61C8"/>
    <w:rsid w:val="009F70B6"/>
    <w:rsid w:val="009F7C85"/>
    <w:rsid w:val="00A00902"/>
    <w:rsid w:val="00A00DD2"/>
    <w:rsid w:val="00A00E24"/>
    <w:rsid w:val="00A0292D"/>
    <w:rsid w:val="00A0320E"/>
    <w:rsid w:val="00A0427C"/>
    <w:rsid w:val="00A04D2D"/>
    <w:rsid w:val="00A05CF9"/>
    <w:rsid w:val="00A06AAE"/>
    <w:rsid w:val="00A070C6"/>
    <w:rsid w:val="00A077D8"/>
    <w:rsid w:val="00A1086A"/>
    <w:rsid w:val="00A11FD1"/>
    <w:rsid w:val="00A12F40"/>
    <w:rsid w:val="00A1384A"/>
    <w:rsid w:val="00A13CEF"/>
    <w:rsid w:val="00A13F5A"/>
    <w:rsid w:val="00A1444D"/>
    <w:rsid w:val="00A152BC"/>
    <w:rsid w:val="00A15DA2"/>
    <w:rsid w:val="00A165CE"/>
    <w:rsid w:val="00A16E96"/>
    <w:rsid w:val="00A20C22"/>
    <w:rsid w:val="00A215CE"/>
    <w:rsid w:val="00A23935"/>
    <w:rsid w:val="00A248E1"/>
    <w:rsid w:val="00A25934"/>
    <w:rsid w:val="00A263AC"/>
    <w:rsid w:val="00A27210"/>
    <w:rsid w:val="00A27AA8"/>
    <w:rsid w:val="00A27B8C"/>
    <w:rsid w:val="00A3029C"/>
    <w:rsid w:val="00A305EF"/>
    <w:rsid w:val="00A313BC"/>
    <w:rsid w:val="00A33968"/>
    <w:rsid w:val="00A35635"/>
    <w:rsid w:val="00A370F5"/>
    <w:rsid w:val="00A37C17"/>
    <w:rsid w:val="00A40B8B"/>
    <w:rsid w:val="00A42973"/>
    <w:rsid w:val="00A476CF"/>
    <w:rsid w:val="00A50E19"/>
    <w:rsid w:val="00A511C5"/>
    <w:rsid w:val="00A53089"/>
    <w:rsid w:val="00A5472B"/>
    <w:rsid w:val="00A54D4B"/>
    <w:rsid w:val="00A5524F"/>
    <w:rsid w:val="00A552A0"/>
    <w:rsid w:val="00A56D09"/>
    <w:rsid w:val="00A56F07"/>
    <w:rsid w:val="00A57B3A"/>
    <w:rsid w:val="00A6103B"/>
    <w:rsid w:val="00A64359"/>
    <w:rsid w:val="00A648A0"/>
    <w:rsid w:val="00A649D9"/>
    <w:rsid w:val="00A65647"/>
    <w:rsid w:val="00A67223"/>
    <w:rsid w:val="00A67649"/>
    <w:rsid w:val="00A71FC2"/>
    <w:rsid w:val="00A72D88"/>
    <w:rsid w:val="00A7577F"/>
    <w:rsid w:val="00A75F59"/>
    <w:rsid w:val="00A76CA3"/>
    <w:rsid w:val="00A76DD1"/>
    <w:rsid w:val="00A7709F"/>
    <w:rsid w:val="00A77B67"/>
    <w:rsid w:val="00A84177"/>
    <w:rsid w:val="00A84D5A"/>
    <w:rsid w:val="00A85C71"/>
    <w:rsid w:val="00A86B02"/>
    <w:rsid w:val="00A9070B"/>
    <w:rsid w:val="00A90881"/>
    <w:rsid w:val="00A914A1"/>
    <w:rsid w:val="00A9175C"/>
    <w:rsid w:val="00A932A1"/>
    <w:rsid w:val="00A95C43"/>
    <w:rsid w:val="00A96ADA"/>
    <w:rsid w:val="00AA197E"/>
    <w:rsid w:val="00AA1AC1"/>
    <w:rsid w:val="00AA24A7"/>
    <w:rsid w:val="00AA2C80"/>
    <w:rsid w:val="00AA3393"/>
    <w:rsid w:val="00AA52ED"/>
    <w:rsid w:val="00AA5F20"/>
    <w:rsid w:val="00AA60C5"/>
    <w:rsid w:val="00AA7092"/>
    <w:rsid w:val="00AB0F62"/>
    <w:rsid w:val="00AB2742"/>
    <w:rsid w:val="00AB3C46"/>
    <w:rsid w:val="00AB3C8E"/>
    <w:rsid w:val="00AB4E29"/>
    <w:rsid w:val="00AB7934"/>
    <w:rsid w:val="00AB7A2A"/>
    <w:rsid w:val="00AB7C77"/>
    <w:rsid w:val="00AC0159"/>
    <w:rsid w:val="00AC0F3F"/>
    <w:rsid w:val="00AC16A0"/>
    <w:rsid w:val="00AC662B"/>
    <w:rsid w:val="00AC7785"/>
    <w:rsid w:val="00AC7A03"/>
    <w:rsid w:val="00AD0287"/>
    <w:rsid w:val="00AD08B0"/>
    <w:rsid w:val="00AD0988"/>
    <w:rsid w:val="00AD389A"/>
    <w:rsid w:val="00AD3FD9"/>
    <w:rsid w:val="00AD405A"/>
    <w:rsid w:val="00AD4B4C"/>
    <w:rsid w:val="00AD5A78"/>
    <w:rsid w:val="00AD615A"/>
    <w:rsid w:val="00AD63B1"/>
    <w:rsid w:val="00AD6918"/>
    <w:rsid w:val="00AE03C7"/>
    <w:rsid w:val="00AE3282"/>
    <w:rsid w:val="00AE4F63"/>
    <w:rsid w:val="00AE735A"/>
    <w:rsid w:val="00AF023A"/>
    <w:rsid w:val="00AF06A4"/>
    <w:rsid w:val="00AF1BC8"/>
    <w:rsid w:val="00AF1EC6"/>
    <w:rsid w:val="00AF5CB1"/>
    <w:rsid w:val="00B018EC"/>
    <w:rsid w:val="00B0245C"/>
    <w:rsid w:val="00B0277A"/>
    <w:rsid w:val="00B03DE6"/>
    <w:rsid w:val="00B0406F"/>
    <w:rsid w:val="00B052C5"/>
    <w:rsid w:val="00B05382"/>
    <w:rsid w:val="00B078A0"/>
    <w:rsid w:val="00B07AC6"/>
    <w:rsid w:val="00B1050C"/>
    <w:rsid w:val="00B1153B"/>
    <w:rsid w:val="00B128E1"/>
    <w:rsid w:val="00B12D82"/>
    <w:rsid w:val="00B1334C"/>
    <w:rsid w:val="00B17779"/>
    <w:rsid w:val="00B216DE"/>
    <w:rsid w:val="00B22569"/>
    <w:rsid w:val="00B249A4"/>
    <w:rsid w:val="00B33B19"/>
    <w:rsid w:val="00B347EB"/>
    <w:rsid w:val="00B351BA"/>
    <w:rsid w:val="00B371B8"/>
    <w:rsid w:val="00B40401"/>
    <w:rsid w:val="00B41C35"/>
    <w:rsid w:val="00B41F88"/>
    <w:rsid w:val="00B42098"/>
    <w:rsid w:val="00B426D8"/>
    <w:rsid w:val="00B440ED"/>
    <w:rsid w:val="00B45898"/>
    <w:rsid w:val="00B45B42"/>
    <w:rsid w:val="00B467AE"/>
    <w:rsid w:val="00B470A9"/>
    <w:rsid w:val="00B4731A"/>
    <w:rsid w:val="00B50110"/>
    <w:rsid w:val="00B50246"/>
    <w:rsid w:val="00B507E3"/>
    <w:rsid w:val="00B53F83"/>
    <w:rsid w:val="00B5524B"/>
    <w:rsid w:val="00B60815"/>
    <w:rsid w:val="00B612EF"/>
    <w:rsid w:val="00B62E3C"/>
    <w:rsid w:val="00B63B49"/>
    <w:rsid w:val="00B65538"/>
    <w:rsid w:val="00B665F7"/>
    <w:rsid w:val="00B66CD3"/>
    <w:rsid w:val="00B70E21"/>
    <w:rsid w:val="00B716B0"/>
    <w:rsid w:val="00B746B6"/>
    <w:rsid w:val="00B7612E"/>
    <w:rsid w:val="00B8620A"/>
    <w:rsid w:val="00B8621E"/>
    <w:rsid w:val="00B866EF"/>
    <w:rsid w:val="00B87905"/>
    <w:rsid w:val="00B87DFD"/>
    <w:rsid w:val="00B90378"/>
    <w:rsid w:val="00B91C95"/>
    <w:rsid w:val="00B94BA8"/>
    <w:rsid w:val="00B96B57"/>
    <w:rsid w:val="00BA1FFF"/>
    <w:rsid w:val="00BA2F8C"/>
    <w:rsid w:val="00BA3015"/>
    <w:rsid w:val="00BA44BE"/>
    <w:rsid w:val="00BA5509"/>
    <w:rsid w:val="00BA586D"/>
    <w:rsid w:val="00BA5A06"/>
    <w:rsid w:val="00BA6B00"/>
    <w:rsid w:val="00BA72CF"/>
    <w:rsid w:val="00BA74DD"/>
    <w:rsid w:val="00BA7538"/>
    <w:rsid w:val="00BA78F9"/>
    <w:rsid w:val="00BB0404"/>
    <w:rsid w:val="00BB239F"/>
    <w:rsid w:val="00BB36DE"/>
    <w:rsid w:val="00BB486B"/>
    <w:rsid w:val="00BB5EC2"/>
    <w:rsid w:val="00BB6DC6"/>
    <w:rsid w:val="00BC00D1"/>
    <w:rsid w:val="00BC3732"/>
    <w:rsid w:val="00BC4A6C"/>
    <w:rsid w:val="00BC5A42"/>
    <w:rsid w:val="00BC5ED2"/>
    <w:rsid w:val="00BD045F"/>
    <w:rsid w:val="00BD0AAF"/>
    <w:rsid w:val="00BD0F88"/>
    <w:rsid w:val="00BD1152"/>
    <w:rsid w:val="00BD1F2D"/>
    <w:rsid w:val="00BD22BB"/>
    <w:rsid w:val="00BD2440"/>
    <w:rsid w:val="00BD318D"/>
    <w:rsid w:val="00BD43FA"/>
    <w:rsid w:val="00BD46C6"/>
    <w:rsid w:val="00BD5567"/>
    <w:rsid w:val="00BD7949"/>
    <w:rsid w:val="00BE0935"/>
    <w:rsid w:val="00BE1948"/>
    <w:rsid w:val="00BE4B6F"/>
    <w:rsid w:val="00BE4DE3"/>
    <w:rsid w:val="00BE6BD9"/>
    <w:rsid w:val="00BE7439"/>
    <w:rsid w:val="00BE7A29"/>
    <w:rsid w:val="00BE7ACB"/>
    <w:rsid w:val="00BF0935"/>
    <w:rsid w:val="00BF0F37"/>
    <w:rsid w:val="00BF1A8E"/>
    <w:rsid w:val="00BF2D52"/>
    <w:rsid w:val="00BF42F5"/>
    <w:rsid w:val="00BF4A59"/>
    <w:rsid w:val="00C00B75"/>
    <w:rsid w:val="00C00F3D"/>
    <w:rsid w:val="00C0200C"/>
    <w:rsid w:val="00C02094"/>
    <w:rsid w:val="00C10410"/>
    <w:rsid w:val="00C13D64"/>
    <w:rsid w:val="00C15340"/>
    <w:rsid w:val="00C17C1E"/>
    <w:rsid w:val="00C217E1"/>
    <w:rsid w:val="00C22332"/>
    <w:rsid w:val="00C22C42"/>
    <w:rsid w:val="00C24333"/>
    <w:rsid w:val="00C2605D"/>
    <w:rsid w:val="00C26ED1"/>
    <w:rsid w:val="00C3024B"/>
    <w:rsid w:val="00C32807"/>
    <w:rsid w:val="00C3359B"/>
    <w:rsid w:val="00C3394C"/>
    <w:rsid w:val="00C36A8D"/>
    <w:rsid w:val="00C40C18"/>
    <w:rsid w:val="00C4324C"/>
    <w:rsid w:val="00C45D4A"/>
    <w:rsid w:val="00C45D8F"/>
    <w:rsid w:val="00C510A7"/>
    <w:rsid w:val="00C54024"/>
    <w:rsid w:val="00C5424B"/>
    <w:rsid w:val="00C5609F"/>
    <w:rsid w:val="00C6024D"/>
    <w:rsid w:val="00C60E60"/>
    <w:rsid w:val="00C62351"/>
    <w:rsid w:val="00C659ED"/>
    <w:rsid w:val="00C6604F"/>
    <w:rsid w:val="00C66A6D"/>
    <w:rsid w:val="00C66C63"/>
    <w:rsid w:val="00C67599"/>
    <w:rsid w:val="00C67FDC"/>
    <w:rsid w:val="00C72B96"/>
    <w:rsid w:val="00C74117"/>
    <w:rsid w:val="00C74658"/>
    <w:rsid w:val="00C7494E"/>
    <w:rsid w:val="00C75312"/>
    <w:rsid w:val="00C761EA"/>
    <w:rsid w:val="00C7767C"/>
    <w:rsid w:val="00C82485"/>
    <w:rsid w:val="00C838F1"/>
    <w:rsid w:val="00C851E0"/>
    <w:rsid w:val="00C87096"/>
    <w:rsid w:val="00C9296D"/>
    <w:rsid w:val="00C9302C"/>
    <w:rsid w:val="00C93634"/>
    <w:rsid w:val="00C943E5"/>
    <w:rsid w:val="00C97311"/>
    <w:rsid w:val="00CA332E"/>
    <w:rsid w:val="00CA477A"/>
    <w:rsid w:val="00CA5091"/>
    <w:rsid w:val="00CA5A3E"/>
    <w:rsid w:val="00CA647A"/>
    <w:rsid w:val="00CA652A"/>
    <w:rsid w:val="00CA7468"/>
    <w:rsid w:val="00CB1E29"/>
    <w:rsid w:val="00CB316E"/>
    <w:rsid w:val="00CB3482"/>
    <w:rsid w:val="00CB39EA"/>
    <w:rsid w:val="00CB3B79"/>
    <w:rsid w:val="00CB498F"/>
    <w:rsid w:val="00CB4AC8"/>
    <w:rsid w:val="00CC0D91"/>
    <w:rsid w:val="00CC3A21"/>
    <w:rsid w:val="00CC458B"/>
    <w:rsid w:val="00CC583C"/>
    <w:rsid w:val="00CC5FDC"/>
    <w:rsid w:val="00CD0F33"/>
    <w:rsid w:val="00CD25B9"/>
    <w:rsid w:val="00CD25BD"/>
    <w:rsid w:val="00CD29E9"/>
    <w:rsid w:val="00CD2B35"/>
    <w:rsid w:val="00CD5051"/>
    <w:rsid w:val="00CE0E0C"/>
    <w:rsid w:val="00CE1B83"/>
    <w:rsid w:val="00CE2FA5"/>
    <w:rsid w:val="00CE30F3"/>
    <w:rsid w:val="00CE33E2"/>
    <w:rsid w:val="00CE4BB0"/>
    <w:rsid w:val="00CE55D4"/>
    <w:rsid w:val="00CE6539"/>
    <w:rsid w:val="00CE67CC"/>
    <w:rsid w:val="00CF5158"/>
    <w:rsid w:val="00CF7CC8"/>
    <w:rsid w:val="00D00539"/>
    <w:rsid w:val="00D01708"/>
    <w:rsid w:val="00D01AE3"/>
    <w:rsid w:val="00D02622"/>
    <w:rsid w:val="00D032FE"/>
    <w:rsid w:val="00D04555"/>
    <w:rsid w:val="00D04D84"/>
    <w:rsid w:val="00D04E7E"/>
    <w:rsid w:val="00D05788"/>
    <w:rsid w:val="00D05D71"/>
    <w:rsid w:val="00D079D7"/>
    <w:rsid w:val="00D12AAB"/>
    <w:rsid w:val="00D14571"/>
    <w:rsid w:val="00D1635E"/>
    <w:rsid w:val="00D16569"/>
    <w:rsid w:val="00D16CA9"/>
    <w:rsid w:val="00D177FF"/>
    <w:rsid w:val="00D17FC9"/>
    <w:rsid w:val="00D2058B"/>
    <w:rsid w:val="00D208D4"/>
    <w:rsid w:val="00D21A0A"/>
    <w:rsid w:val="00D23510"/>
    <w:rsid w:val="00D23BAA"/>
    <w:rsid w:val="00D23D29"/>
    <w:rsid w:val="00D246E7"/>
    <w:rsid w:val="00D25023"/>
    <w:rsid w:val="00D269F6"/>
    <w:rsid w:val="00D302D3"/>
    <w:rsid w:val="00D318F6"/>
    <w:rsid w:val="00D31DDE"/>
    <w:rsid w:val="00D346EF"/>
    <w:rsid w:val="00D36621"/>
    <w:rsid w:val="00D36821"/>
    <w:rsid w:val="00D4001D"/>
    <w:rsid w:val="00D4005B"/>
    <w:rsid w:val="00D41019"/>
    <w:rsid w:val="00D426D0"/>
    <w:rsid w:val="00D439C1"/>
    <w:rsid w:val="00D47C7E"/>
    <w:rsid w:val="00D505B5"/>
    <w:rsid w:val="00D51123"/>
    <w:rsid w:val="00D52AC1"/>
    <w:rsid w:val="00D53D24"/>
    <w:rsid w:val="00D53DCB"/>
    <w:rsid w:val="00D547D9"/>
    <w:rsid w:val="00D55AAE"/>
    <w:rsid w:val="00D566FD"/>
    <w:rsid w:val="00D56744"/>
    <w:rsid w:val="00D57A94"/>
    <w:rsid w:val="00D6117C"/>
    <w:rsid w:val="00D62F32"/>
    <w:rsid w:val="00D62FF9"/>
    <w:rsid w:val="00D6392B"/>
    <w:rsid w:val="00D650DF"/>
    <w:rsid w:val="00D656BB"/>
    <w:rsid w:val="00D65E7E"/>
    <w:rsid w:val="00D660F8"/>
    <w:rsid w:val="00D66398"/>
    <w:rsid w:val="00D66774"/>
    <w:rsid w:val="00D72258"/>
    <w:rsid w:val="00D7276C"/>
    <w:rsid w:val="00D74A75"/>
    <w:rsid w:val="00D74B4B"/>
    <w:rsid w:val="00D76E7A"/>
    <w:rsid w:val="00D81372"/>
    <w:rsid w:val="00D82053"/>
    <w:rsid w:val="00D824F8"/>
    <w:rsid w:val="00D82871"/>
    <w:rsid w:val="00D83C34"/>
    <w:rsid w:val="00D83F89"/>
    <w:rsid w:val="00D861C6"/>
    <w:rsid w:val="00D87BD0"/>
    <w:rsid w:val="00D91AA6"/>
    <w:rsid w:val="00D92908"/>
    <w:rsid w:val="00D94B27"/>
    <w:rsid w:val="00D959BC"/>
    <w:rsid w:val="00D960EF"/>
    <w:rsid w:val="00DA0725"/>
    <w:rsid w:val="00DA0771"/>
    <w:rsid w:val="00DA1B86"/>
    <w:rsid w:val="00DA350A"/>
    <w:rsid w:val="00DA4C91"/>
    <w:rsid w:val="00DA548D"/>
    <w:rsid w:val="00DA7A7A"/>
    <w:rsid w:val="00DB12BE"/>
    <w:rsid w:val="00DB392C"/>
    <w:rsid w:val="00DB50E7"/>
    <w:rsid w:val="00DB5C4B"/>
    <w:rsid w:val="00DB6B3E"/>
    <w:rsid w:val="00DB7809"/>
    <w:rsid w:val="00DC27B6"/>
    <w:rsid w:val="00DC38D4"/>
    <w:rsid w:val="00DC392E"/>
    <w:rsid w:val="00DC3EB8"/>
    <w:rsid w:val="00DC4219"/>
    <w:rsid w:val="00DC543A"/>
    <w:rsid w:val="00DD0407"/>
    <w:rsid w:val="00DD09DD"/>
    <w:rsid w:val="00DD09DE"/>
    <w:rsid w:val="00DD1DAB"/>
    <w:rsid w:val="00DD41B7"/>
    <w:rsid w:val="00DD51FE"/>
    <w:rsid w:val="00DD56D8"/>
    <w:rsid w:val="00DD6172"/>
    <w:rsid w:val="00DD6632"/>
    <w:rsid w:val="00DD7E6E"/>
    <w:rsid w:val="00DE0CEF"/>
    <w:rsid w:val="00DE0D7F"/>
    <w:rsid w:val="00DE1AE2"/>
    <w:rsid w:val="00DE2E3E"/>
    <w:rsid w:val="00DE38C0"/>
    <w:rsid w:val="00DE38DF"/>
    <w:rsid w:val="00DE4A7D"/>
    <w:rsid w:val="00DE4B76"/>
    <w:rsid w:val="00DE6BDD"/>
    <w:rsid w:val="00DF0117"/>
    <w:rsid w:val="00DF03EA"/>
    <w:rsid w:val="00DF1930"/>
    <w:rsid w:val="00DF232F"/>
    <w:rsid w:val="00DF37C3"/>
    <w:rsid w:val="00DF39B9"/>
    <w:rsid w:val="00DF4182"/>
    <w:rsid w:val="00DF5E73"/>
    <w:rsid w:val="00DF7278"/>
    <w:rsid w:val="00DF7D13"/>
    <w:rsid w:val="00E0040A"/>
    <w:rsid w:val="00E00837"/>
    <w:rsid w:val="00E009D4"/>
    <w:rsid w:val="00E0106B"/>
    <w:rsid w:val="00E019AE"/>
    <w:rsid w:val="00E028B2"/>
    <w:rsid w:val="00E11897"/>
    <w:rsid w:val="00E1464F"/>
    <w:rsid w:val="00E14A43"/>
    <w:rsid w:val="00E14EB9"/>
    <w:rsid w:val="00E20AF4"/>
    <w:rsid w:val="00E20CD1"/>
    <w:rsid w:val="00E24320"/>
    <w:rsid w:val="00E24689"/>
    <w:rsid w:val="00E27239"/>
    <w:rsid w:val="00E2749E"/>
    <w:rsid w:val="00E30187"/>
    <w:rsid w:val="00E317E0"/>
    <w:rsid w:val="00E32123"/>
    <w:rsid w:val="00E34B62"/>
    <w:rsid w:val="00E3528A"/>
    <w:rsid w:val="00E358FD"/>
    <w:rsid w:val="00E411CF"/>
    <w:rsid w:val="00E41D88"/>
    <w:rsid w:val="00E422DC"/>
    <w:rsid w:val="00E42D16"/>
    <w:rsid w:val="00E45672"/>
    <w:rsid w:val="00E511A6"/>
    <w:rsid w:val="00E546D2"/>
    <w:rsid w:val="00E55F04"/>
    <w:rsid w:val="00E56240"/>
    <w:rsid w:val="00E56AFA"/>
    <w:rsid w:val="00E57F70"/>
    <w:rsid w:val="00E611F9"/>
    <w:rsid w:val="00E618E9"/>
    <w:rsid w:val="00E66289"/>
    <w:rsid w:val="00E669A9"/>
    <w:rsid w:val="00E66F74"/>
    <w:rsid w:val="00E702EB"/>
    <w:rsid w:val="00E7167E"/>
    <w:rsid w:val="00E71B46"/>
    <w:rsid w:val="00E72EBF"/>
    <w:rsid w:val="00E739D3"/>
    <w:rsid w:val="00E75457"/>
    <w:rsid w:val="00E757B4"/>
    <w:rsid w:val="00E766A4"/>
    <w:rsid w:val="00E77B54"/>
    <w:rsid w:val="00E80168"/>
    <w:rsid w:val="00E80E0B"/>
    <w:rsid w:val="00E811DC"/>
    <w:rsid w:val="00E824AE"/>
    <w:rsid w:val="00E833CD"/>
    <w:rsid w:val="00E83E49"/>
    <w:rsid w:val="00E848DA"/>
    <w:rsid w:val="00E851C4"/>
    <w:rsid w:val="00E8541C"/>
    <w:rsid w:val="00E87AEC"/>
    <w:rsid w:val="00E91119"/>
    <w:rsid w:val="00E92A7E"/>
    <w:rsid w:val="00E9541B"/>
    <w:rsid w:val="00E959D1"/>
    <w:rsid w:val="00E96268"/>
    <w:rsid w:val="00E96BE3"/>
    <w:rsid w:val="00E96FEC"/>
    <w:rsid w:val="00EA041B"/>
    <w:rsid w:val="00EA2E1F"/>
    <w:rsid w:val="00EA3972"/>
    <w:rsid w:val="00EA6EB2"/>
    <w:rsid w:val="00EA7693"/>
    <w:rsid w:val="00EB25CE"/>
    <w:rsid w:val="00EB3E82"/>
    <w:rsid w:val="00EB3F25"/>
    <w:rsid w:val="00EB499B"/>
    <w:rsid w:val="00EB6020"/>
    <w:rsid w:val="00EB7A9A"/>
    <w:rsid w:val="00EC1130"/>
    <w:rsid w:val="00EC31C6"/>
    <w:rsid w:val="00EC375C"/>
    <w:rsid w:val="00EC45C6"/>
    <w:rsid w:val="00EC4F48"/>
    <w:rsid w:val="00EC5384"/>
    <w:rsid w:val="00EC5523"/>
    <w:rsid w:val="00EC729B"/>
    <w:rsid w:val="00ED0B03"/>
    <w:rsid w:val="00ED106E"/>
    <w:rsid w:val="00ED15D3"/>
    <w:rsid w:val="00ED2A3B"/>
    <w:rsid w:val="00ED7939"/>
    <w:rsid w:val="00ED7A95"/>
    <w:rsid w:val="00EE59D4"/>
    <w:rsid w:val="00EE6410"/>
    <w:rsid w:val="00EF2E6D"/>
    <w:rsid w:val="00EF4C80"/>
    <w:rsid w:val="00EF65AD"/>
    <w:rsid w:val="00EF76D6"/>
    <w:rsid w:val="00EF7E15"/>
    <w:rsid w:val="00F0006E"/>
    <w:rsid w:val="00F00B6E"/>
    <w:rsid w:val="00F01680"/>
    <w:rsid w:val="00F02F04"/>
    <w:rsid w:val="00F03F9F"/>
    <w:rsid w:val="00F04B0D"/>
    <w:rsid w:val="00F05EED"/>
    <w:rsid w:val="00F060A8"/>
    <w:rsid w:val="00F06E2B"/>
    <w:rsid w:val="00F116BB"/>
    <w:rsid w:val="00F12DA2"/>
    <w:rsid w:val="00F13506"/>
    <w:rsid w:val="00F15D15"/>
    <w:rsid w:val="00F17D06"/>
    <w:rsid w:val="00F215DF"/>
    <w:rsid w:val="00F2240C"/>
    <w:rsid w:val="00F231CF"/>
    <w:rsid w:val="00F23832"/>
    <w:rsid w:val="00F24F0F"/>
    <w:rsid w:val="00F2509C"/>
    <w:rsid w:val="00F303DD"/>
    <w:rsid w:val="00F30556"/>
    <w:rsid w:val="00F31A5C"/>
    <w:rsid w:val="00F3243D"/>
    <w:rsid w:val="00F336C2"/>
    <w:rsid w:val="00F34E74"/>
    <w:rsid w:val="00F35DFF"/>
    <w:rsid w:val="00F3789F"/>
    <w:rsid w:val="00F404F6"/>
    <w:rsid w:val="00F43F3C"/>
    <w:rsid w:val="00F44270"/>
    <w:rsid w:val="00F450A0"/>
    <w:rsid w:val="00F45212"/>
    <w:rsid w:val="00F50761"/>
    <w:rsid w:val="00F50D3C"/>
    <w:rsid w:val="00F5272E"/>
    <w:rsid w:val="00F52813"/>
    <w:rsid w:val="00F529EF"/>
    <w:rsid w:val="00F53BD6"/>
    <w:rsid w:val="00F564BD"/>
    <w:rsid w:val="00F60CEA"/>
    <w:rsid w:val="00F61C3C"/>
    <w:rsid w:val="00F62703"/>
    <w:rsid w:val="00F63333"/>
    <w:rsid w:val="00F63D3A"/>
    <w:rsid w:val="00F64384"/>
    <w:rsid w:val="00F67A02"/>
    <w:rsid w:val="00F71073"/>
    <w:rsid w:val="00F7270F"/>
    <w:rsid w:val="00F74064"/>
    <w:rsid w:val="00F770DB"/>
    <w:rsid w:val="00F77DEC"/>
    <w:rsid w:val="00F806B0"/>
    <w:rsid w:val="00F81557"/>
    <w:rsid w:val="00F82550"/>
    <w:rsid w:val="00F83A8C"/>
    <w:rsid w:val="00F862B6"/>
    <w:rsid w:val="00F87F94"/>
    <w:rsid w:val="00F932E9"/>
    <w:rsid w:val="00F95B06"/>
    <w:rsid w:val="00F9645D"/>
    <w:rsid w:val="00FA0C96"/>
    <w:rsid w:val="00FA119D"/>
    <w:rsid w:val="00FA319C"/>
    <w:rsid w:val="00FA7B26"/>
    <w:rsid w:val="00FB06F2"/>
    <w:rsid w:val="00FB07F7"/>
    <w:rsid w:val="00FB0C05"/>
    <w:rsid w:val="00FB121B"/>
    <w:rsid w:val="00FB1A4A"/>
    <w:rsid w:val="00FB39DB"/>
    <w:rsid w:val="00FB53EC"/>
    <w:rsid w:val="00FB73FC"/>
    <w:rsid w:val="00FC13CB"/>
    <w:rsid w:val="00FC2D93"/>
    <w:rsid w:val="00FC33F4"/>
    <w:rsid w:val="00FC40CA"/>
    <w:rsid w:val="00FC65F9"/>
    <w:rsid w:val="00FC7923"/>
    <w:rsid w:val="00FD0707"/>
    <w:rsid w:val="00FD1378"/>
    <w:rsid w:val="00FD1FF0"/>
    <w:rsid w:val="00FD46D4"/>
    <w:rsid w:val="00FD562F"/>
    <w:rsid w:val="00FD5981"/>
    <w:rsid w:val="00FE0AAE"/>
    <w:rsid w:val="00FE0D4F"/>
    <w:rsid w:val="00FE2595"/>
    <w:rsid w:val="00FE2920"/>
    <w:rsid w:val="00FE297B"/>
    <w:rsid w:val="00FE3F22"/>
    <w:rsid w:val="00FE3F60"/>
    <w:rsid w:val="00FE4993"/>
    <w:rsid w:val="00FE4D60"/>
    <w:rsid w:val="00FE61D8"/>
    <w:rsid w:val="00FE77A3"/>
    <w:rsid w:val="00FF174F"/>
    <w:rsid w:val="00FF5751"/>
    <w:rsid w:val="00FF5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553D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9553D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553D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9553D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9553D6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rsid w:val="009553D6"/>
    <w:rPr>
      <w:color w:val="0000FF"/>
      <w:u w:val="non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styleId="a5">
    <w:name w:val="Balloon Text"/>
    <w:basedOn w:val="a"/>
    <w:link w:val="a6"/>
    <w:uiPriority w:val="99"/>
    <w:semiHidden/>
    <w:unhideWhenUsed/>
    <w:rsid w:val="00491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671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4F0A"/>
  </w:style>
  <w:style w:type="character" w:customStyle="1" w:styleId="10">
    <w:name w:val="Заголовок 1 Знак"/>
    <w:aliases w:val="!Части документа Знак"/>
    <w:basedOn w:val="a0"/>
    <w:link w:val="1"/>
    <w:rsid w:val="009553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9553D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9553D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9553D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HTML">
    <w:name w:val="HTML Variable"/>
    <w:aliases w:val="!Ссылки в документе"/>
    <w:rsid w:val="009553D6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9553D6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7"/>
    <w:semiHidden/>
    <w:rsid w:val="009553D6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9553D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9553D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9553D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9553D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9553D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9553D6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"/>
    <w:next w:val="a"/>
    <w:link w:val="10"/>
    <w:qFormat/>
    <w:rsid w:val="009553D6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553D6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9553D6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9553D6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F932E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F932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32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3">
    <w:name w:val="Hyperlink"/>
    <w:rsid w:val="009553D6"/>
    <w:rPr>
      <w:color w:val="0000FF"/>
      <w:u w:val="none"/>
    </w:rPr>
  </w:style>
  <w:style w:type="character" w:styleId="a4">
    <w:name w:val="FollowedHyperlink"/>
    <w:basedOn w:val="a0"/>
    <w:uiPriority w:val="99"/>
    <w:semiHidden/>
    <w:unhideWhenUsed/>
    <w:rsid w:val="00FF5751"/>
    <w:rPr>
      <w:color w:val="800080"/>
      <w:u w:val="single"/>
    </w:rPr>
  </w:style>
  <w:style w:type="paragraph" w:customStyle="1" w:styleId="xl65">
    <w:name w:val="xl6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F5751"/>
    <w:pPr>
      <w:spacing w:before="100" w:beforeAutospacing="1" w:after="100" w:afterAutospacing="1"/>
    </w:pPr>
  </w:style>
  <w:style w:type="paragraph" w:customStyle="1" w:styleId="xl67">
    <w:name w:val="xl67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FF5751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  <w:sz w:val="22"/>
      <w:szCs w:val="22"/>
    </w:rPr>
  </w:style>
  <w:style w:type="paragraph" w:customStyle="1" w:styleId="xl73">
    <w:name w:val="xl7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  <w:sz w:val="22"/>
      <w:szCs w:val="22"/>
    </w:rPr>
  </w:style>
  <w:style w:type="paragraph" w:customStyle="1" w:styleId="xl74">
    <w:name w:val="xl7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75">
    <w:name w:val="xl7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76">
    <w:name w:val="xl7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sz w:val="22"/>
      <w:szCs w:val="22"/>
    </w:rPr>
  </w:style>
  <w:style w:type="paragraph" w:customStyle="1" w:styleId="xl77">
    <w:name w:val="xl7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78">
    <w:name w:val="xl78"/>
    <w:basedOn w:val="a"/>
    <w:rsid w:val="00FF5751"/>
    <w:pP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79">
    <w:name w:val="xl7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0">
    <w:name w:val="xl8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81">
    <w:name w:val="xl8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2">
    <w:name w:val="xl8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sz w:val="22"/>
      <w:szCs w:val="22"/>
    </w:rPr>
  </w:style>
  <w:style w:type="paragraph" w:customStyle="1" w:styleId="xl83">
    <w:name w:val="xl8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84">
    <w:name w:val="xl8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85">
    <w:name w:val="xl8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86">
    <w:name w:val="xl8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87">
    <w:name w:val="xl8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88">
    <w:name w:val="xl8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sz w:val="22"/>
      <w:szCs w:val="22"/>
    </w:rPr>
  </w:style>
  <w:style w:type="paragraph" w:customStyle="1" w:styleId="xl89">
    <w:name w:val="xl8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90">
    <w:name w:val="xl9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91">
    <w:name w:val="xl9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2">
    <w:name w:val="xl9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color w:val="000000"/>
    </w:rPr>
  </w:style>
  <w:style w:type="paragraph" w:customStyle="1" w:styleId="xl93">
    <w:name w:val="xl9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</w:rPr>
  </w:style>
  <w:style w:type="paragraph" w:customStyle="1" w:styleId="xl94">
    <w:name w:val="xl9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95">
    <w:name w:val="xl9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6">
    <w:name w:val="xl9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97">
    <w:name w:val="xl9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98">
    <w:name w:val="xl9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99">
    <w:name w:val="xl9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00">
    <w:name w:val="xl10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</w:rPr>
  </w:style>
  <w:style w:type="paragraph" w:customStyle="1" w:styleId="xl101">
    <w:name w:val="xl10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02">
    <w:name w:val="xl10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color w:val="000000"/>
    </w:rPr>
  </w:style>
  <w:style w:type="paragraph" w:customStyle="1" w:styleId="xl103">
    <w:name w:val="xl10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i/>
      <w:iCs/>
      <w:color w:val="000000"/>
    </w:rPr>
  </w:style>
  <w:style w:type="paragraph" w:customStyle="1" w:styleId="xl104">
    <w:name w:val="xl10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05">
    <w:name w:val="xl10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06">
    <w:name w:val="xl10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07">
    <w:name w:val="xl10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8">
    <w:name w:val="xl10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</w:rPr>
  </w:style>
  <w:style w:type="paragraph" w:customStyle="1" w:styleId="xl109">
    <w:name w:val="xl10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0">
    <w:name w:val="xl11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</w:rPr>
  </w:style>
  <w:style w:type="paragraph" w:customStyle="1" w:styleId="xl111">
    <w:name w:val="xl11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2">
    <w:name w:val="xl11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13">
    <w:name w:val="xl11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14">
    <w:name w:val="xl11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15">
    <w:name w:val="xl115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6">
    <w:name w:val="xl116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17">
    <w:name w:val="xl117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18">
    <w:name w:val="xl11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color w:val="000000"/>
    </w:rPr>
  </w:style>
  <w:style w:type="paragraph" w:customStyle="1" w:styleId="xl119">
    <w:name w:val="xl11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0">
    <w:name w:val="xl12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21">
    <w:name w:val="xl121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</w:rPr>
  </w:style>
  <w:style w:type="paragraph" w:customStyle="1" w:styleId="xl122">
    <w:name w:val="xl12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color w:val="000000"/>
    </w:rPr>
  </w:style>
  <w:style w:type="paragraph" w:customStyle="1" w:styleId="xl123">
    <w:name w:val="xl12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2"/>
      <w:szCs w:val="22"/>
    </w:rPr>
  </w:style>
  <w:style w:type="paragraph" w:customStyle="1" w:styleId="xl124">
    <w:name w:val="xl12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2"/>
      <w:szCs w:val="22"/>
    </w:rPr>
  </w:style>
  <w:style w:type="paragraph" w:customStyle="1" w:styleId="xl125">
    <w:name w:val="xl12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6">
    <w:name w:val="xl12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7">
    <w:name w:val="xl12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8">
    <w:name w:val="xl128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2"/>
      <w:szCs w:val="22"/>
    </w:rPr>
  </w:style>
  <w:style w:type="paragraph" w:customStyle="1" w:styleId="xl129">
    <w:name w:val="xl129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2"/>
      <w:szCs w:val="22"/>
    </w:rPr>
  </w:style>
  <w:style w:type="paragraph" w:customStyle="1" w:styleId="xl130">
    <w:name w:val="xl130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31">
    <w:name w:val="xl131"/>
    <w:basedOn w:val="a"/>
    <w:rsid w:val="00FF57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3">
    <w:name w:val="xl13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34">
    <w:name w:val="xl134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i/>
      <w:iCs/>
      <w:color w:val="000000"/>
    </w:rPr>
  </w:style>
  <w:style w:type="paragraph" w:customStyle="1" w:styleId="xl135">
    <w:name w:val="xl13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000000"/>
    </w:rPr>
  </w:style>
  <w:style w:type="paragraph" w:customStyle="1" w:styleId="xl136">
    <w:name w:val="xl136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</w:rPr>
  </w:style>
  <w:style w:type="paragraph" w:customStyle="1" w:styleId="xl137">
    <w:name w:val="xl137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b/>
      <w:bCs/>
      <w:color w:val="000000"/>
      <w:sz w:val="22"/>
      <w:szCs w:val="22"/>
    </w:rPr>
  </w:style>
  <w:style w:type="paragraph" w:customStyle="1" w:styleId="xl138">
    <w:name w:val="xl138"/>
    <w:basedOn w:val="a"/>
    <w:rsid w:val="00FF5751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39">
    <w:name w:val="xl139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0">
    <w:name w:val="xl140"/>
    <w:basedOn w:val="a"/>
    <w:rsid w:val="00FF575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2">
    <w:name w:val="xl142"/>
    <w:basedOn w:val="a"/>
    <w:rsid w:val="00FF57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2"/>
      <w:szCs w:val="22"/>
    </w:rPr>
  </w:style>
  <w:style w:type="paragraph" w:customStyle="1" w:styleId="xl143">
    <w:name w:val="xl143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4">
    <w:name w:val="xl144"/>
    <w:basedOn w:val="a"/>
    <w:rsid w:val="00FF5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2"/>
      <w:szCs w:val="22"/>
    </w:rPr>
  </w:style>
  <w:style w:type="paragraph" w:customStyle="1" w:styleId="xl145">
    <w:name w:val="xl145"/>
    <w:basedOn w:val="a"/>
    <w:rsid w:val="00FF5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color w:val="000000"/>
      <w:sz w:val="22"/>
      <w:szCs w:val="22"/>
    </w:rPr>
  </w:style>
  <w:style w:type="paragraph" w:customStyle="1" w:styleId="xl146">
    <w:name w:val="xl146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</w:rPr>
  </w:style>
  <w:style w:type="paragraph" w:customStyle="1" w:styleId="xl147">
    <w:name w:val="xl147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000000"/>
    </w:rPr>
  </w:style>
  <w:style w:type="paragraph" w:customStyle="1" w:styleId="xl149">
    <w:name w:val="xl149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i/>
      <w:iCs/>
      <w:color w:val="000000"/>
    </w:rPr>
  </w:style>
  <w:style w:type="paragraph" w:customStyle="1" w:styleId="xl150">
    <w:name w:val="xl150"/>
    <w:basedOn w:val="a"/>
    <w:rsid w:val="00B11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1">
    <w:name w:val="xl151"/>
    <w:basedOn w:val="a"/>
    <w:rsid w:val="00B1153B"/>
    <w:pPr>
      <w:spacing w:before="100" w:beforeAutospacing="1" w:after="100" w:afterAutospacing="1"/>
      <w:jc w:val="center"/>
    </w:pPr>
    <w:rPr>
      <w:rFonts w:cs="Arial"/>
      <w:b/>
      <w:bCs/>
    </w:rPr>
  </w:style>
  <w:style w:type="paragraph" w:customStyle="1" w:styleId="xl152">
    <w:name w:val="xl152"/>
    <w:basedOn w:val="a"/>
    <w:rsid w:val="00B115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53">
    <w:name w:val="xl153"/>
    <w:basedOn w:val="a"/>
    <w:rsid w:val="00B11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styleId="a5">
    <w:name w:val="Balloon Text"/>
    <w:basedOn w:val="a"/>
    <w:link w:val="a6"/>
    <w:uiPriority w:val="99"/>
    <w:semiHidden/>
    <w:unhideWhenUsed/>
    <w:rsid w:val="004916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671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04F0A"/>
  </w:style>
  <w:style w:type="character" w:customStyle="1" w:styleId="10">
    <w:name w:val="Заголовок 1 Знак"/>
    <w:aliases w:val="!Части документа Знак"/>
    <w:basedOn w:val="a0"/>
    <w:link w:val="1"/>
    <w:rsid w:val="009553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9553D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9553D6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9553D6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styleId="HTML">
    <w:name w:val="HTML Variable"/>
    <w:aliases w:val="!Ссылки в документе"/>
    <w:rsid w:val="009553D6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9553D6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7"/>
    <w:semiHidden/>
    <w:rsid w:val="009553D6"/>
    <w:rPr>
      <w:rFonts w:ascii="Courier" w:eastAsia="Times New Roman" w:hAnsi="Courier" w:cs="Times New Roman"/>
      <w:szCs w:val="20"/>
      <w:lang w:eastAsia="ru-RU"/>
    </w:rPr>
  </w:style>
  <w:style w:type="paragraph" w:customStyle="1" w:styleId="Title">
    <w:name w:val="Title!Название НПА"/>
    <w:basedOn w:val="a"/>
    <w:rsid w:val="009553D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9553D6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9553D6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9553D6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paragraph" w:customStyle="1" w:styleId="NumberAndDate">
    <w:name w:val="NumberAndDate"/>
    <w:aliases w:val="!Дата и Номер"/>
    <w:qFormat/>
    <w:rsid w:val="009553D6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5AF6B-A8DF-4C11-AC7C-437B89F0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53</TotalTime>
  <Pages>112</Pages>
  <Words>26875</Words>
  <Characters>153191</Characters>
  <Application>Microsoft Office Word</Application>
  <DocSecurity>0</DocSecurity>
  <Lines>1276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Ольга Андреевна</dc:creator>
  <cp:lastModifiedBy>Леонова Ольга Андреевна</cp:lastModifiedBy>
  <cp:revision>5</cp:revision>
  <cp:lastPrinted>2019-06-05T08:46:00Z</cp:lastPrinted>
  <dcterms:created xsi:type="dcterms:W3CDTF">2019-06-10T04:10:00Z</dcterms:created>
  <dcterms:modified xsi:type="dcterms:W3CDTF">2019-06-11T06:05:00Z</dcterms:modified>
</cp:coreProperties>
</file>